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BB492" w14:textId="6C9300E3" w:rsidR="008D5DD5" w:rsidRPr="002B1794" w:rsidRDefault="008D5DD5" w:rsidP="008D5DD5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RAN1#96</w:t>
      </w:r>
      <w:r>
        <w:rPr>
          <w:lang w:val="en-US"/>
        </w:rPr>
        <w:t>-bis</w:t>
      </w:r>
      <w:r w:rsidRPr="002B1794">
        <w:rPr>
          <w:lang w:val="en-US"/>
        </w:rPr>
        <w:tab/>
      </w:r>
      <w:r w:rsidR="00860CEA" w:rsidRPr="00860CEA">
        <w:rPr>
          <w:i/>
          <w:lang w:val="en-US"/>
        </w:rPr>
        <w:t>R1-</w:t>
      </w:r>
      <w:r w:rsidR="005B0BB5" w:rsidRPr="005B0BB5">
        <w:rPr>
          <w:i/>
          <w:lang w:val="en-US"/>
        </w:rPr>
        <w:t>1905520</w:t>
      </w:r>
    </w:p>
    <w:p w14:paraId="7CBB3D85" w14:textId="77777777" w:rsidR="008D5DD5" w:rsidRPr="002B1794" w:rsidRDefault="008D5DD5" w:rsidP="008D5DD5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7644D3D6" w14:textId="3C7FFE7D" w:rsidR="003D4C25" w:rsidRDefault="00904CFD" w:rsidP="00904CFD">
      <w:pPr>
        <w:pStyle w:val="3GPPHeader"/>
      </w:pPr>
      <w:r w:rsidRPr="00327997">
        <w:t>Title:</w:t>
      </w:r>
      <w:r w:rsidRPr="00327997">
        <w:tab/>
      </w:r>
      <w:r w:rsidR="00BB64E4" w:rsidRPr="00BB64E4">
        <w:t>Evaluation results for different parameter settings for Type II CSI enhancements</w:t>
      </w:r>
    </w:p>
    <w:p w14:paraId="00EFAC0D" w14:textId="4617A9B3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596845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0AF092C0" w:rsidR="00E90E49" w:rsidRDefault="007F75D5" w:rsidP="00CE0424">
      <w:pPr>
        <w:pStyle w:val="Heading1"/>
      </w:pPr>
      <w:r>
        <w:t>Introduction</w:t>
      </w:r>
    </w:p>
    <w:p w14:paraId="4A3A9150" w14:textId="7562F5E8" w:rsidR="00BB64E4" w:rsidRPr="00BB64E4" w:rsidRDefault="00320626" w:rsidP="00BB64E4">
      <w:r>
        <w:t xml:space="preserve">In this contribution, we present evaluation results </w:t>
      </w:r>
      <w:r w:rsidR="002650C5">
        <w:t>for the agreed parameter settings for the enhanced Type II codebook</w:t>
      </w:r>
      <w:r w:rsidR="00D80D8D">
        <w:t xml:space="preserve"> and additionally for L=6 SD-basis vectors.</w:t>
      </w:r>
      <w:r w:rsidR="007014C6">
        <w:t xml:space="preserve"> This is a revision of </w:t>
      </w:r>
      <w:r w:rsidR="007014C6" w:rsidRPr="00860CEA">
        <w:rPr>
          <w:i/>
          <w:lang w:val="en-US"/>
        </w:rPr>
        <w:t>R1-190511</w:t>
      </w:r>
      <w:r w:rsidR="007014C6">
        <w:rPr>
          <w:i/>
          <w:lang w:val="en-US"/>
        </w:rPr>
        <w:t>4.</w:t>
      </w:r>
    </w:p>
    <w:p w14:paraId="436C9B9C" w14:textId="43B59058" w:rsidR="00E574EE" w:rsidRDefault="00977F87" w:rsidP="00705CCB">
      <w:pPr>
        <w:pStyle w:val="Heading1"/>
      </w:pPr>
      <w:r>
        <w:t xml:space="preserve">Evaluation </w:t>
      </w:r>
      <w:r w:rsidR="00D80D8D">
        <w:t>results</w:t>
      </w:r>
    </w:p>
    <w:p w14:paraId="196A3BC9" w14:textId="61F3CA1B" w:rsidR="00026DA3" w:rsidRPr="00026DA3" w:rsidRDefault="00026DA3" w:rsidP="00026DA3">
      <w:r>
        <w:t xml:space="preserve">We consider the following scenario and </w:t>
      </w:r>
      <w:r w:rsidR="00E26C16">
        <w:t xml:space="preserve">codebook </w:t>
      </w:r>
      <w:r>
        <w:t>parameter settings</w:t>
      </w:r>
      <w:r w:rsidR="00E26C16">
        <w:t>:</w:t>
      </w:r>
    </w:p>
    <w:p w14:paraId="6C0ABDA7" w14:textId="73C5ADF2" w:rsidR="00BD795A" w:rsidRDefault="00BD795A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Simulation bandwidth 10 MHz</w:t>
      </w:r>
    </w:p>
    <w:p w14:paraId="01AF1A46" w14:textId="6C8E7C3B" w:rsidR="00BD795A" w:rsidRDefault="00BD795A" w:rsidP="00977F87">
      <w:pPr>
        <w:pStyle w:val="ListParagraph"/>
        <w:numPr>
          <w:ilvl w:val="0"/>
          <w:numId w:val="45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 xml:space="preserve">R=2,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SB</m:t>
            </m:r>
          </m:sub>
        </m:sSub>
        <m:r>
          <w:rPr>
            <w:rFonts w:ascii="Cambria Math" w:hAnsi="Cambria Math"/>
            <w:lang w:val="en-US"/>
          </w:rPr>
          <m:t>R=26</m:t>
        </m:r>
      </m:oMath>
    </w:p>
    <w:p w14:paraId="4965124C" w14:textId="19765795" w:rsidR="00977F87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Number of NZ coefficients:</w:t>
      </w:r>
      <w:r w:rsidR="00977F87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×2</m:t>
            </m:r>
            <m:r>
              <w:rPr>
                <w:rFonts w:ascii="Cambria Math" w:hAnsi="Cambria Math"/>
                <w:lang w:val="sv-SE"/>
              </w:rPr>
              <m:t>LM</m:t>
            </m:r>
          </m:e>
        </m:d>
      </m:oMath>
      <w:r w:rsidR="00977F87">
        <w:rPr>
          <w:lang w:val="en-US"/>
        </w:rPr>
        <w:t xml:space="preserve">, </w:t>
      </w:r>
      <m:oMath>
        <m:r>
          <w:rPr>
            <w:rFonts w:ascii="Cambria Math" w:hAnsi="Cambria Math"/>
            <w:lang w:val="sv-SE"/>
          </w:rPr>
          <m:t>β</m:t>
        </m:r>
        <m:r>
          <m:rPr>
            <m:sty m:val="p"/>
          </m:rPr>
          <w:rPr>
            <w:rFonts w:ascii="Cambria Math" w:hAnsi="Cambria Math"/>
            <w:lang w:val="en-US"/>
          </w:rPr>
          <m:t>={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en-US"/>
          </w:rPr>
          <m:t>}</m:t>
        </m:r>
      </m:oMath>
    </w:p>
    <w:p w14:paraId="3B3DD1AA" w14:textId="52C694D1" w:rsidR="00D80D8D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Number of SD-basis vectors: </w:t>
      </w:r>
      <m:oMath>
        <m:r>
          <w:rPr>
            <w:rFonts w:ascii="Cambria Math" w:hAnsi="Cambria Math"/>
            <w:lang w:val="en-US"/>
          </w:rPr>
          <m:t>L=2,4,6</m:t>
        </m:r>
      </m:oMath>
    </w:p>
    <w:p w14:paraId="457BCD11" w14:textId="510EF50E" w:rsidR="00977F87" w:rsidRDefault="00D80D8D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Number of FD-components: </w:t>
      </w:r>
      <m:oMath>
        <m:r>
          <w:rPr>
            <w:rFonts w:ascii="Cambria Math" w:hAnsi="Cambria Math"/>
            <w:lang w:val="en-US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p×N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/>
                <w:lang w:val="en-US"/>
              </w:rPr>
              <m:t>/R</m:t>
            </m:r>
          </m:e>
        </m:d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p={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,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}</m:t>
        </m:r>
      </m:oMath>
    </w:p>
    <w:p w14:paraId="45DBFD4A" w14:textId="6760FD02" w:rsidR="007014C6" w:rsidRDefault="007014C6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Phase quantization: 8-PSK and 16-PSK</w:t>
      </w:r>
    </w:p>
    <w:p w14:paraId="5D7A78C8" w14:textId="6E586699" w:rsidR="00026DA3" w:rsidRDefault="00E26C16" w:rsidP="00977F87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32 Tx and 16 Tx</w:t>
      </w:r>
    </w:p>
    <w:p w14:paraId="4B8BDB71" w14:textId="787A1B85" w:rsidR="005D30B4" w:rsidRDefault="00E26C16" w:rsidP="00A15F6B">
      <w:pPr>
        <w:rPr>
          <w:lang w:val="en-US"/>
        </w:rPr>
      </w:pPr>
      <w:r>
        <w:rPr>
          <w:lang w:val="en-US"/>
        </w:rPr>
        <w:t xml:space="preserve">The remainder of the simulation assumptions are summarized in the </w:t>
      </w:r>
      <w:r w:rsidR="00027767">
        <w:rPr>
          <w:lang w:val="en-US"/>
        </w:rPr>
        <w:t>A</w:t>
      </w:r>
      <w:r>
        <w:rPr>
          <w:lang w:val="en-US"/>
        </w:rPr>
        <w:t>ppendix and follow the agreed simulation assumptions. Results</w:t>
      </w:r>
      <w:r w:rsidR="007356E7">
        <w:rPr>
          <w:lang w:val="en-US"/>
        </w:rPr>
        <w:t xml:space="preserve"> are </w:t>
      </w:r>
      <w:r w:rsidR="00702FA4">
        <w:rPr>
          <w:lang w:val="en-US"/>
        </w:rPr>
        <w:t>plotted</w:t>
      </w:r>
      <w:r w:rsidR="007356E7">
        <w:rPr>
          <w:lang w:val="en-US"/>
        </w:rPr>
        <w:t xml:space="preserve"> as </w:t>
      </w:r>
      <w:r w:rsidR="00702FA4">
        <w:rPr>
          <w:lang w:val="en-US"/>
        </w:rPr>
        <w:t xml:space="preserve">relative </w:t>
      </w:r>
      <w:r w:rsidR="007356E7">
        <w:rPr>
          <w:lang w:val="en-US"/>
        </w:rPr>
        <w:t>average UPT</w:t>
      </w:r>
      <w:r w:rsidR="00702FA4">
        <w:rPr>
          <w:lang w:val="en-US"/>
        </w:rPr>
        <w:t xml:space="preserve"> over Type I CSI vs Rank-2 overhead. </w:t>
      </w:r>
      <w:r w:rsidR="00BC7382">
        <w:rPr>
          <w:lang w:val="en-US"/>
        </w:rPr>
        <w:t xml:space="preserve">As a reference, the Rel-15 Type II codebook, </w:t>
      </w:r>
      <w:r w:rsidR="00C46E88">
        <w:rPr>
          <w:lang w:val="en-US"/>
        </w:rPr>
        <w:t xml:space="preserve">additionally </w:t>
      </w:r>
      <w:r w:rsidR="00BC7382">
        <w:rPr>
          <w:lang w:val="en-US"/>
        </w:rPr>
        <w:t>extended to L=</w:t>
      </w:r>
      <w:r w:rsidR="00C46E88">
        <w:rPr>
          <w:lang w:val="en-US"/>
        </w:rPr>
        <w:t xml:space="preserve">6, is shown. </w:t>
      </w:r>
      <w:r w:rsidR="00702FA4">
        <w:rPr>
          <w:lang w:val="en-US"/>
        </w:rPr>
        <w:t xml:space="preserve">The </w:t>
      </w:r>
      <w:r w:rsidR="00A15F6B">
        <w:rPr>
          <w:lang w:val="en-US"/>
        </w:rPr>
        <w:t>results for 32 Tx</w:t>
      </w:r>
      <w:r w:rsidR="009621AF">
        <w:rPr>
          <w:lang w:val="en-US"/>
        </w:rPr>
        <w:t xml:space="preserve"> and 8-PSK co-phasing</w:t>
      </w:r>
      <w:r w:rsidR="00A15F6B">
        <w:rPr>
          <w:lang w:val="en-US"/>
        </w:rPr>
        <w:t xml:space="preserve"> are presented in Figure 1.</w:t>
      </w:r>
    </w:p>
    <w:p w14:paraId="00A96927" w14:textId="7E33A9BF" w:rsidR="00F40238" w:rsidRDefault="00F40238" w:rsidP="00A15F6B">
      <w:pPr>
        <w:rPr>
          <w:lang w:val="en-US"/>
        </w:rPr>
      </w:pPr>
    </w:p>
    <w:p w14:paraId="1F040784" w14:textId="78A10D05" w:rsidR="00F40238" w:rsidRDefault="00F40238" w:rsidP="00A15F6B">
      <w:pPr>
        <w:rPr>
          <w:lang w:val="en-US"/>
        </w:rPr>
      </w:pPr>
    </w:p>
    <w:p w14:paraId="557D7040" w14:textId="65FC3A1A" w:rsidR="00F40238" w:rsidRPr="00977F87" w:rsidRDefault="00EB37AA" w:rsidP="00A15F6B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9C219E6" wp14:editId="439947CC">
            <wp:extent cx="5609173" cy="3366346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638" cy="3370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DA0A6" w14:textId="615480C1" w:rsidR="00997639" w:rsidRDefault="00E76DB7" w:rsidP="00027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1</w:t>
      </w:r>
      <w:r>
        <w:fldChar w:fldCharType="end"/>
      </w:r>
      <w:r>
        <w:t>: Performance of 32Tx codebook</w:t>
      </w:r>
      <w:r w:rsidR="000D7B59">
        <w:t xml:space="preserve"> with 8-PSK co</w:t>
      </w:r>
      <w:r w:rsidR="00132123">
        <w:t>-</w:t>
      </w:r>
      <w:r w:rsidR="000D7B59">
        <w:t>phasing</w:t>
      </w:r>
    </w:p>
    <w:p w14:paraId="0BACE226" w14:textId="026C95B0" w:rsidR="00056E69" w:rsidRDefault="00056E69" w:rsidP="00056E69"/>
    <w:p w14:paraId="42C1033B" w14:textId="2EE9D3CB" w:rsidR="00C5636C" w:rsidRDefault="00D83169" w:rsidP="00C11DC8">
      <w:pPr>
        <w:pStyle w:val="Observation"/>
      </w:pPr>
      <w:bookmarkStart w:id="0" w:name="_Toc5198591"/>
      <w:r>
        <w:t>For 32Tx, c</w:t>
      </w:r>
      <w:r w:rsidR="00C5636C">
        <w:t>ompare</w:t>
      </w:r>
      <w:r w:rsidR="00D45D02">
        <w:t>d</w:t>
      </w:r>
      <w:r w:rsidR="00C5636C">
        <w:t xml:space="preserve"> to Rel-15 Type II with L=4, 45% overhead reduction can be achieved </w:t>
      </w:r>
      <w:r w:rsidR="00450EFA">
        <w:t>with</w:t>
      </w:r>
      <w:r w:rsidR="00C5636C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L,p,β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D45D02">
        <w:t xml:space="preserve"> with even a small increase in performance</w:t>
      </w:r>
      <w:bookmarkEnd w:id="0"/>
    </w:p>
    <w:p w14:paraId="1AB7382A" w14:textId="711BB23A" w:rsidR="00056E69" w:rsidRDefault="00D83169" w:rsidP="00C11DC8">
      <w:pPr>
        <w:pStyle w:val="Observation"/>
      </w:pPr>
      <w:bookmarkStart w:id="1" w:name="_Toc5198592"/>
      <w:r>
        <w:t>For 32Tx, p</w:t>
      </w:r>
      <w:r w:rsidR="005B450B">
        <w:t xml:space="preserve">erformance of L=2 is not competitive, especially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80E07">
        <w:t xml:space="preserve"> which has inferior performance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C5636C">
        <w:t xml:space="preserve"> with similar overhead</w:t>
      </w:r>
      <w:bookmarkEnd w:id="1"/>
    </w:p>
    <w:p w14:paraId="2FABC66D" w14:textId="17489E21" w:rsidR="00C5636C" w:rsidRDefault="00211005" w:rsidP="00C11DC8">
      <w:pPr>
        <w:pStyle w:val="Observation"/>
      </w:pPr>
      <w:bookmarkStart w:id="2" w:name="_Toc5198593"/>
      <w:r>
        <w:t>For</w:t>
      </w:r>
      <w:r w:rsidR="00D83169">
        <w:t xml:space="preserve"> 32 Tx and</w:t>
      </w:r>
      <w:r>
        <w:t xml:space="preserve"> L=6,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has overlapping performance/overhead with L=4.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have slightly larger performance than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=(4,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C7382">
        <w:t xml:space="preserve">, however only the configuration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L,p,β</m:t>
            </m:r>
          </m:e>
        </m:d>
        <m:r>
          <m:rPr>
            <m:sty m:val="bi"/>
          </m:rP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BC7382">
        <w:t xml:space="preserve"> result in </w:t>
      </w:r>
      <w:r w:rsidR="00C46E88">
        <w:t>feasible</w:t>
      </w:r>
      <w:r w:rsidR="00BC7382">
        <w:t xml:space="preserve"> overhead (smaller overhead than Rel-15 Type II)</w:t>
      </w:r>
      <w:bookmarkEnd w:id="2"/>
    </w:p>
    <w:p w14:paraId="7BD99E31" w14:textId="21038575" w:rsidR="00C46E88" w:rsidRDefault="00D83169" w:rsidP="00C11DC8">
      <w:pPr>
        <w:pStyle w:val="Observation"/>
      </w:pPr>
      <w:bookmarkStart w:id="3" w:name="_Toc5198594"/>
      <w:r>
        <w:t>For 32 Tx, g</w:t>
      </w:r>
      <w:r w:rsidR="00C46E88">
        <w:t xml:space="preserve">enerally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="00C46E88">
        <w:t xml:space="preserve"> results in quite limited performance gain compared to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="00327F4B">
        <w:t xml:space="preserve">, at the cost of </w:t>
      </w:r>
      <w:r w:rsidR="00380811">
        <w:t>quite a large overhead increase</w:t>
      </w:r>
      <w:bookmarkEnd w:id="3"/>
    </w:p>
    <w:p w14:paraId="220A21FB" w14:textId="0ED71F9B" w:rsidR="002E1E06" w:rsidRDefault="002E1E06" w:rsidP="002D2FEC"/>
    <w:p w14:paraId="6DE423AB" w14:textId="5E642977" w:rsidR="007014C6" w:rsidRDefault="00132123" w:rsidP="002D2FEC">
      <w:r>
        <w:t xml:space="preserve">The corresponding results for 16-PSK co-phasing is provided in </w:t>
      </w:r>
      <w:r>
        <w:fldChar w:fldCharType="begin"/>
      </w:r>
      <w:r>
        <w:instrText xml:space="preserve"> REF _Ref5198432 \h </w:instrText>
      </w:r>
      <w:r>
        <w:fldChar w:fldCharType="separate"/>
      </w:r>
      <w:r w:rsidR="00A44781">
        <w:t xml:space="preserve">Figure </w:t>
      </w:r>
      <w:r w:rsidR="00A44781">
        <w:rPr>
          <w:noProof/>
        </w:rPr>
        <w:t>2</w:t>
      </w:r>
      <w:r>
        <w:fldChar w:fldCharType="end"/>
      </w:r>
      <w:r>
        <w:t xml:space="preserve">. </w:t>
      </w:r>
      <w:r w:rsidR="003D0F0B">
        <w:t>The relative performance between the difference schemes are similar as for the 8-PSK case and the same conclusion can be made</w:t>
      </w:r>
      <w:r w:rsidR="00A44781">
        <w:t>, with the addition that the small gains with L=6 seems to vanish.</w:t>
      </w:r>
    </w:p>
    <w:p w14:paraId="6BDF164E" w14:textId="77777777" w:rsidR="00416D80" w:rsidRDefault="00416D80" w:rsidP="00416D8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386C6F" wp14:editId="754E2FED">
            <wp:extent cx="5274703" cy="3165614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680" cy="3171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7DCE7" w14:textId="7E34BE99" w:rsidR="007014C6" w:rsidRDefault="00416D80" w:rsidP="00416D80">
      <w:pPr>
        <w:pStyle w:val="Caption"/>
      </w:pPr>
      <w:bookmarkStart w:id="4" w:name="_Ref51984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2</w:t>
      </w:r>
      <w:r>
        <w:fldChar w:fldCharType="end"/>
      </w:r>
      <w:bookmarkEnd w:id="4"/>
      <w:r>
        <w:t>:</w:t>
      </w:r>
      <w:r w:rsidR="00C66398">
        <w:t xml:space="preserve"> </w:t>
      </w:r>
      <w:r w:rsidR="000D7B59">
        <w:t>Performance of 32Tx codebook with 16-PSK co</w:t>
      </w:r>
      <w:r w:rsidR="00A44781">
        <w:t>-</w:t>
      </w:r>
      <w:r w:rsidR="000D7B59">
        <w:t>phasing</w:t>
      </w:r>
    </w:p>
    <w:p w14:paraId="00D14F97" w14:textId="3C08FFA2" w:rsidR="00380811" w:rsidRDefault="002D2FEC" w:rsidP="002D2FEC">
      <w:r>
        <w:t>The corresponding results for 16Tx</w:t>
      </w:r>
      <w:r w:rsidR="002E1E06">
        <w:t xml:space="preserve"> are presented in</w:t>
      </w:r>
      <w:r w:rsidR="00B2756A">
        <w:t xml:space="preserve"> Figure </w:t>
      </w:r>
      <w:r w:rsidR="00A44781">
        <w:t>3 and Figure 4 for 8-PSK and 16-PSK co-phasing respectively</w:t>
      </w:r>
      <w:r w:rsidR="00B2756A">
        <w:t>. By and large, the conclusions are similar to</w:t>
      </w:r>
      <w:r w:rsidR="00464A07">
        <w:t xml:space="preserve"> the 32Tx results.</w:t>
      </w:r>
    </w:p>
    <w:p w14:paraId="5D9048BA" w14:textId="47621596" w:rsidR="002D2FEC" w:rsidRDefault="002D2FEC" w:rsidP="002D2FEC"/>
    <w:p w14:paraId="18E2F782" w14:textId="75BDB940" w:rsidR="00D171A0" w:rsidRDefault="000F1930" w:rsidP="00027767">
      <w:pPr>
        <w:jc w:val="center"/>
      </w:pPr>
      <w:r>
        <w:rPr>
          <w:noProof/>
        </w:rPr>
        <w:drawing>
          <wp:inline distT="0" distB="0" distL="0" distR="0" wp14:anchorId="7F533600" wp14:editId="58664DEA">
            <wp:extent cx="5124519" cy="30754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662" cy="30815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B74BDA" w14:textId="2D8792DA" w:rsidR="002D2FEC" w:rsidRDefault="002D2FEC" w:rsidP="00027767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3</w:t>
      </w:r>
      <w:r>
        <w:fldChar w:fldCharType="end"/>
      </w:r>
      <w:r>
        <w:t>: Performance of 16Tx codebook</w:t>
      </w:r>
      <w:r w:rsidR="009B676F">
        <w:t xml:space="preserve"> for 8-PSK co</w:t>
      </w:r>
      <w:r w:rsidR="00A44781">
        <w:t>-</w:t>
      </w:r>
      <w:r w:rsidR="009B676F">
        <w:t>phasing</w:t>
      </w:r>
    </w:p>
    <w:p w14:paraId="1A9CA1D8" w14:textId="05F98C8D" w:rsidR="009B676F" w:rsidRDefault="009B676F" w:rsidP="009B676F"/>
    <w:p w14:paraId="7C62B839" w14:textId="77777777" w:rsidR="009B676F" w:rsidRDefault="009B676F" w:rsidP="009B676F">
      <w:pPr>
        <w:keepNext/>
      </w:pPr>
      <w:r>
        <w:rPr>
          <w:noProof/>
        </w:rPr>
        <w:lastRenderedPageBreak/>
        <w:drawing>
          <wp:inline distT="0" distB="0" distL="0" distR="0" wp14:anchorId="0BFC56D6" wp14:editId="338BF4A8">
            <wp:extent cx="5070442" cy="3045569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615" cy="305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427B18" w14:textId="3837F8BC" w:rsidR="009B676F" w:rsidRDefault="009B676F" w:rsidP="009B676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781">
        <w:rPr>
          <w:noProof/>
        </w:rPr>
        <w:t>4</w:t>
      </w:r>
      <w:r>
        <w:fldChar w:fldCharType="end"/>
      </w:r>
      <w:r>
        <w:t>: Performance of 16Tx codebook for 16-PSK co</w:t>
      </w:r>
      <w:r w:rsidR="00A44781">
        <w:t>-</w:t>
      </w:r>
      <w:r>
        <w:t>phasing</w:t>
      </w:r>
    </w:p>
    <w:p w14:paraId="5191AFB9" w14:textId="54A6ACDD" w:rsidR="009B676F" w:rsidRDefault="009B676F" w:rsidP="009B676F">
      <w:pPr>
        <w:pStyle w:val="Caption"/>
        <w:jc w:val="both"/>
      </w:pPr>
    </w:p>
    <w:p w14:paraId="3812A60A" w14:textId="77777777" w:rsidR="009B676F" w:rsidRPr="009B676F" w:rsidRDefault="009B676F" w:rsidP="009B676F"/>
    <w:p w14:paraId="27F95652" w14:textId="1FBA4FBB" w:rsidR="00F0698D" w:rsidRDefault="00D83169" w:rsidP="00F0698D">
      <w:pPr>
        <w:pStyle w:val="Observation"/>
      </w:pPr>
      <w:bookmarkStart w:id="5" w:name="_Toc5198595"/>
      <w:r>
        <w:t>For 16Tx,</w:t>
      </w:r>
      <w:r w:rsidR="00F0698D">
        <w:t xml:space="preserve"> L=6 does not bring any benefit compared to L=4</w:t>
      </w:r>
      <w:bookmarkEnd w:id="5"/>
    </w:p>
    <w:p w14:paraId="4991830A" w14:textId="77777777" w:rsidR="00F0698D" w:rsidRDefault="00F0698D" w:rsidP="00F0698D">
      <w:pPr>
        <w:pStyle w:val="Observation"/>
        <w:numPr>
          <w:ilvl w:val="0"/>
          <w:numId w:val="0"/>
        </w:numPr>
      </w:pPr>
    </w:p>
    <w:p w14:paraId="50DAA785" w14:textId="445ED048" w:rsidR="00380811" w:rsidRDefault="0084762F" w:rsidP="0084762F">
      <w:r>
        <w:t>Based on these observations, we can conclude that some codebook configurations likely can be pruned since they do not are not competitive enough. We make the following proposals:</w:t>
      </w:r>
    </w:p>
    <w:p w14:paraId="04694515" w14:textId="1DD80F1E" w:rsidR="0084762F" w:rsidRDefault="0084762F" w:rsidP="0084762F">
      <w:pPr>
        <w:pStyle w:val="Proposal"/>
      </w:pPr>
      <w:bookmarkStart w:id="6" w:name="_Toc5198596"/>
      <w:r>
        <w:t xml:space="preserve">Consider </w:t>
      </w:r>
      <w:r w:rsidR="00255B2F">
        <w:t xml:space="preserve">not supporting L=2, at least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L,p</m:t>
            </m:r>
          </m:e>
        </m:d>
        <m:r>
          <m:rPr>
            <m:sty m:val="bi"/>
          </m:rPr>
          <w:rPr>
            <w:rFonts w:ascii="Cambria Math" w:hAnsi="Cambria Math"/>
          </w:rPr>
          <m:t>=(2,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255B2F">
        <w:t xml:space="preserve"> can be removed</w:t>
      </w:r>
      <w:bookmarkEnd w:id="6"/>
    </w:p>
    <w:p w14:paraId="04C8BAF5" w14:textId="35816C0C" w:rsidR="00255B2F" w:rsidRDefault="00255B2F" w:rsidP="0084762F">
      <w:pPr>
        <w:pStyle w:val="Proposal"/>
      </w:pPr>
      <w:bookmarkStart w:id="7" w:name="_Toc5198597"/>
      <w:r>
        <w:t xml:space="preserve">Consider not supporting </w:t>
      </w:r>
      <m:oMath>
        <m:r>
          <m:rPr>
            <m:sty m:val="bi"/>
          </m:rPr>
          <w:rPr>
            <w:rFonts w:ascii="Cambria Math" w:hAnsi="Cambria Math"/>
          </w:rPr>
          <m:t>β=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t>, since it has limited performance gain</w:t>
      </w:r>
      <w:bookmarkEnd w:id="7"/>
    </w:p>
    <w:p w14:paraId="411ACA4C" w14:textId="6AB44E34" w:rsidR="00255B2F" w:rsidRDefault="00F85039" w:rsidP="00255B2F">
      <w:r>
        <w:t xml:space="preserve">Then considering if L=6 is to be introduced, we note that only the configuration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L,p,β</m:t>
            </m:r>
          </m:e>
        </m:d>
        <m:r>
          <w:rPr>
            <w:rFonts w:ascii="Cambria Math" w:hAnsi="Cambria Math"/>
          </w:rPr>
          <m:t>=(6,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)</m:t>
        </m:r>
      </m:oMath>
      <w:r>
        <w:t xml:space="preserve"> provides a benefit over existing L=4 configurations in the feasible overhead region</w:t>
      </w:r>
      <w:r w:rsidR="006A72CD">
        <w:t xml:space="preserve">, and the gain is only around 1%. </w:t>
      </w:r>
      <w:r w:rsidR="00DE3228">
        <w:t>In our view, it is not large enough to motivate introducing a new configuration.</w:t>
      </w:r>
    </w:p>
    <w:p w14:paraId="22291422" w14:textId="0E3DA92E" w:rsidR="00DE3228" w:rsidRDefault="00DE3228" w:rsidP="00DE3228">
      <w:pPr>
        <w:pStyle w:val="Proposal"/>
      </w:pPr>
      <w:bookmarkStart w:id="8" w:name="_Toc5198598"/>
      <w:r>
        <w:t>Do not support L=6</w:t>
      </w:r>
      <w:r w:rsidR="003213B9">
        <w:t xml:space="preserve"> spatial beams</w:t>
      </w:r>
      <w:bookmarkEnd w:id="8"/>
    </w:p>
    <w:p w14:paraId="636D024C" w14:textId="77777777" w:rsidR="00DE3228" w:rsidRPr="00056E69" w:rsidRDefault="00DE3228" w:rsidP="00DE3228">
      <w:pPr>
        <w:pStyle w:val="Proposal"/>
        <w:numPr>
          <w:ilvl w:val="0"/>
          <w:numId w:val="0"/>
        </w:numPr>
        <w:ind w:left="1701"/>
      </w:pPr>
    </w:p>
    <w:p w14:paraId="381D50C4" w14:textId="77777777" w:rsidR="002F05A2" w:rsidRPr="00705C63" w:rsidRDefault="002F05A2" w:rsidP="006C007F"/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6A885C0F" w14:textId="77777777" w:rsidR="00155569" w:rsidRDefault="00155569" w:rsidP="00155569">
      <w:r>
        <w:t>Based on the discussion in this contribution we make the following observations:</w:t>
      </w:r>
    </w:p>
    <w:p w14:paraId="5416DBB8" w14:textId="7841A848" w:rsidR="00A44781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lastRenderedPageBreak/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highlight w:val="yellow"/>
        </w:rPr>
        <w:fldChar w:fldCharType="separate"/>
      </w:r>
      <w:hyperlink w:anchor="_Toc5198591" w:history="1">
        <w:r w:rsidR="00A44781" w:rsidRPr="00C772E1">
          <w:rPr>
            <w:rStyle w:val="Hyperlink"/>
          </w:rPr>
          <w:t>Observation 1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C772E1">
          <w:rPr>
            <w:rStyle w:val="Hyperlink"/>
          </w:rPr>
          <w:t xml:space="preserve">For 32Tx, compared to Rel-15 Type II with L=4, 45% overhead reduction can be achieved with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L,p,β=(4,14,12)</m:t>
          </m:r>
        </m:oMath>
        <w:r w:rsidR="00A44781" w:rsidRPr="00C772E1">
          <w:rPr>
            <w:rStyle w:val="Hyperlink"/>
          </w:rPr>
          <w:t xml:space="preserve"> with even a small increase in performance</w:t>
        </w:r>
      </w:hyperlink>
    </w:p>
    <w:p w14:paraId="0BF8037B" w14:textId="38D113D7" w:rsidR="00A44781" w:rsidRDefault="002F63F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198592" w:history="1">
        <w:r w:rsidR="00A44781" w:rsidRPr="00C772E1">
          <w:rPr>
            <w:rStyle w:val="Hyperlink"/>
          </w:rPr>
          <w:t>Observation 2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C772E1">
          <w:rPr>
            <w:rStyle w:val="Hyperlink"/>
          </w:rPr>
          <w:t xml:space="preserve">For 32Tx, performance of L=2 is not competitive, especially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L,p=(2,12)</m:t>
          </m:r>
        </m:oMath>
        <w:r w:rsidR="00A44781" w:rsidRPr="00C772E1">
          <w:rPr>
            <w:rStyle w:val="Hyperlink"/>
          </w:rPr>
          <w:t xml:space="preserve"> which has inferior performance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L,p=(4,14)</m:t>
          </m:r>
        </m:oMath>
        <w:r w:rsidR="00A44781" w:rsidRPr="00C772E1">
          <w:rPr>
            <w:rStyle w:val="Hyperlink"/>
          </w:rPr>
          <w:t xml:space="preserve"> with similar overhead</w:t>
        </w:r>
      </w:hyperlink>
    </w:p>
    <w:p w14:paraId="44AA2CCC" w14:textId="4DFA9C75" w:rsidR="00A44781" w:rsidRDefault="002F63F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198593" w:history="1">
        <w:r w:rsidR="00A44781" w:rsidRPr="00C772E1">
          <w:rPr>
            <w:rStyle w:val="Hyperlink"/>
          </w:rPr>
          <w:t>Observation 3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C772E1">
          <w:rPr>
            <w:rStyle w:val="Hyperlink"/>
          </w:rPr>
          <w:t xml:space="preserve">For 32 Tx and L=6,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L,p=(6,14)</m:t>
          </m:r>
        </m:oMath>
        <w:r w:rsidR="00A44781" w:rsidRPr="00C772E1">
          <w:rPr>
            <w:rStyle w:val="Hyperlink"/>
          </w:rPr>
          <w:t xml:space="preserve"> has overlapping performance/overhead with L=4.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L,p=(6,12)</m:t>
          </m:r>
        </m:oMath>
        <w:r w:rsidR="00A44781" w:rsidRPr="00C772E1">
          <w:rPr>
            <w:rStyle w:val="Hyperlink"/>
          </w:rPr>
          <w:t xml:space="preserve"> have slightly larger performance than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L,p=(4,12)</m:t>
          </m:r>
        </m:oMath>
        <w:r w:rsidR="00A44781" w:rsidRPr="00C772E1">
          <w:rPr>
            <w:rStyle w:val="Hyperlink"/>
          </w:rPr>
          <w:t xml:space="preserve">, however only the configuration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L,p,β=(6,12,14)</m:t>
          </m:r>
        </m:oMath>
        <w:r w:rsidR="00A44781" w:rsidRPr="00C772E1">
          <w:rPr>
            <w:rStyle w:val="Hyperlink"/>
          </w:rPr>
          <w:t xml:space="preserve"> result in feasible overhead (smaller overhead than Rel-15 Type II)</w:t>
        </w:r>
      </w:hyperlink>
    </w:p>
    <w:p w14:paraId="4F8560E8" w14:textId="1C972103" w:rsidR="00A44781" w:rsidRDefault="002F63F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198594" w:history="1">
        <w:r w:rsidR="00A44781" w:rsidRPr="00C772E1">
          <w:rPr>
            <w:rStyle w:val="Hyperlink"/>
          </w:rPr>
          <w:t>Observation 4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C772E1">
          <w:rPr>
            <w:rStyle w:val="Hyperlink"/>
          </w:rPr>
          <w:t xml:space="preserve">For 32 Tx, generally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β=34</m:t>
          </m:r>
        </m:oMath>
        <w:r w:rsidR="00A44781" w:rsidRPr="00C772E1">
          <w:rPr>
            <w:rStyle w:val="Hyperlink"/>
          </w:rPr>
          <w:t xml:space="preserve"> results in quite limited performance gain compared to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β=12</m:t>
          </m:r>
        </m:oMath>
        <w:r w:rsidR="00A44781" w:rsidRPr="00C772E1">
          <w:rPr>
            <w:rStyle w:val="Hyperlink"/>
          </w:rPr>
          <w:t>, at the cost of quite a large overhead increase</w:t>
        </w:r>
      </w:hyperlink>
    </w:p>
    <w:p w14:paraId="4AE3731B" w14:textId="08AA16CF" w:rsidR="00A44781" w:rsidRDefault="002F63F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198595" w:history="1">
        <w:r w:rsidR="00A44781" w:rsidRPr="00C772E1">
          <w:rPr>
            <w:rStyle w:val="Hyperlink"/>
          </w:rPr>
          <w:t>Observation 5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C772E1">
          <w:rPr>
            <w:rStyle w:val="Hyperlink"/>
          </w:rPr>
          <w:t>For 16Tx, L=6 does not bring any benefit compared to L=4</w:t>
        </w:r>
      </w:hyperlink>
    </w:p>
    <w:p w14:paraId="08A83B3E" w14:textId="15D9802C" w:rsidR="00155569" w:rsidRDefault="00155569" w:rsidP="00155569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0C7F64C" w14:textId="205F7214" w:rsidR="00155569" w:rsidRPr="00155569" w:rsidRDefault="00155569" w:rsidP="00155569">
      <w:pPr>
        <w:rPr>
          <w:noProof/>
          <w:szCs w:val="22"/>
          <w:lang w:val="en-US"/>
        </w:rPr>
      </w:pPr>
      <w:r>
        <w:t>Based on these observations, we propose the following:</w:t>
      </w:r>
    </w:p>
    <w:bookmarkStart w:id="9" w:name="_Hlk533167434"/>
    <w:p w14:paraId="2ED9BECC" w14:textId="011041F5" w:rsidR="00A44781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9"/>
      <w:r w:rsidR="00A44781" w:rsidRPr="00924506">
        <w:rPr>
          <w:rStyle w:val="Hyperlink"/>
        </w:rPr>
        <w:fldChar w:fldCharType="begin"/>
      </w:r>
      <w:r w:rsidR="00A44781" w:rsidRPr="00924506">
        <w:rPr>
          <w:rStyle w:val="Hyperlink"/>
        </w:rPr>
        <w:instrText xml:space="preserve"> </w:instrText>
      </w:r>
      <w:r w:rsidR="00A44781">
        <w:instrText>HYPERLINK \l "_Toc5198596"</w:instrText>
      </w:r>
      <w:r w:rsidR="00A44781" w:rsidRPr="00924506">
        <w:rPr>
          <w:rStyle w:val="Hyperlink"/>
        </w:rPr>
        <w:instrText xml:space="preserve"> </w:instrText>
      </w:r>
      <w:r w:rsidR="00A44781" w:rsidRPr="00924506">
        <w:rPr>
          <w:rStyle w:val="Hyperlink"/>
        </w:rPr>
        <w:fldChar w:fldCharType="separate"/>
      </w:r>
      <w:r w:rsidR="00A44781" w:rsidRPr="00924506">
        <w:rPr>
          <w:rStyle w:val="Hyperlink"/>
        </w:rPr>
        <w:t>Proposal 1</w:t>
      </w:r>
      <w:r w:rsidR="00A44781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A44781" w:rsidRPr="00924506">
        <w:rPr>
          <w:rStyle w:val="Hyperlink"/>
        </w:rPr>
        <w:t xml:space="preserve">Consider not supporting L=2, at least </w:t>
      </w:r>
      <m:oMath>
        <m:r>
          <m:rPr>
            <m:sty m:val="b"/>
          </m:rPr>
          <w:rPr>
            <w:rStyle w:val="Hyperlink"/>
            <w:rFonts w:ascii="Cambria Math" w:hAnsi="Cambria Math"/>
          </w:rPr>
          <m:t>L,p=(2,12)</m:t>
        </m:r>
      </m:oMath>
      <w:r w:rsidR="00A44781" w:rsidRPr="00924506">
        <w:rPr>
          <w:rStyle w:val="Hyperlink"/>
        </w:rPr>
        <w:t xml:space="preserve"> can be removed</w:t>
      </w:r>
      <w:r w:rsidR="00A44781" w:rsidRPr="00924506">
        <w:rPr>
          <w:rStyle w:val="Hyperlink"/>
        </w:rPr>
        <w:fldChar w:fldCharType="end"/>
      </w:r>
    </w:p>
    <w:p w14:paraId="727961E9" w14:textId="282CB8BC" w:rsidR="00A44781" w:rsidRDefault="002F63F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198597" w:history="1">
        <w:r w:rsidR="00A44781" w:rsidRPr="00924506">
          <w:rPr>
            <w:rStyle w:val="Hyperlink"/>
          </w:rPr>
          <w:t>Proposal 2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924506">
          <w:rPr>
            <w:rStyle w:val="Hyperlink"/>
          </w:rPr>
          <w:t xml:space="preserve">Consider not supporting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β=34</m:t>
          </m:r>
        </m:oMath>
        <w:r w:rsidR="00A44781" w:rsidRPr="00924506">
          <w:rPr>
            <w:rStyle w:val="Hyperlink"/>
          </w:rPr>
          <w:t>, since it has limited performance gain</w:t>
        </w:r>
      </w:hyperlink>
    </w:p>
    <w:p w14:paraId="35AE24A0" w14:textId="65C66269" w:rsidR="00A44781" w:rsidRDefault="002F63FC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5198598" w:history="1">
        <w:r w:rsidR="00A44781" w:rsidRPr="00924506">
          <w:rPr>
            <w:rStyle w:val="Hyperlink"/>
          </w:rPr>
          <w:t>Proposal 3</w:t>
        </w:r>
        <w:r w:rsidR="00A44781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A44781" w:rsidRPr="00924506">
          <w:rPr>
            <w:rStyle w:val="Hyperlink"/>
          </w:rPr>
          <w:t>Do not support L=6 spatial beams</w:t>
        </w:r>
      </w:hyperlink>
    </w:p>
    <w:p w14:paraId="5BD6CC82" w14:textId="12DFCD75" w:rsidR="0099683A" w:rsidRDefault="00155569" w:rsidP="00155569">
      <w:pPr>
        <w:rPr>
          <w:highlight w:val="yellow"/>
        </w:rPr>
      </w:pPr>
      <w:r>
        <w:rPr>
          <w:highlight w:val="yellow"/>
        </w:rPr>
        <w:fldChar w:fldCharType="end"/>
      </w:r>
    </w:p>
    <w:p w14:paraId="1FB44BD6" w14:textId="62CE0ACF" w:rsidR="00E00149" w:rsidRDefault="00E00149" w:rsidP="00155569">
      <w:pPr>
        <w:rPr>
          <w:lang w:val="en-US"/>
        </w:rPr>
      </w:pPr>
    </w:p>
    <w:p w14:paraId="15819EA3" w14:textId="28AF9B39" w:rsidR="00E00149" w:rsidRDefault="00E00149" w:rsidP="00155569">
      <w:pPr>
        <w:rPr>
          <w:lang w:val="en-US"/>
        </w:rPr>
      </w:pPr>
    </w:p>
    <w:p w14:paraId="4C40C88E" w14:textId="77777777" w:rsidR="00E00149" w:rsidRDefault="00E00149" w:rsidP="00320626">
      <w:pPr>
        <w:pStyle w:val="Heading1"/>
        <w:numPr>
          <w:ilvl w:val="0"/>
          <w:numId w:val="0"/>
        </w:numPr>
        <w:ind w:left="432" w:hanging="432"/>
        <w:textAlignment w:val="auto"/>
      </w:pPr>
      <w:r>
        <w:t>Appendix</w:t>
      </w:r>
    </w:p>
    <w:p w14:paraId="6C5ACE71" w14:textId="77777777" w:rsidR="00E00149" w:rsidRDefault="00E00149" w:rsidP="00E00149">
      <w:pPr>
        <w:jc w:val="center"/>
        <w:rPr>
          <w:b/>
          <w:sz w:val="22"/>
        </w:rPr>
      </w:pPr>
      <w:r>
        <w:rPr>
          <w:b/>
        </w:rPr>
        <w:t>Table 1:</w:t>
      </w:r>
      <w:r>
        <w:t xml:space="preserve"> SLS assumptions for CSI enhancement 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6154"/>
      </w:tblGrid>
      <w:tr w:rsidR="00E00149" w14:paraId="5F233042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EC39A" w14:textId="77777777" w:rsidR="00E00149" w:rsidRDefault="00E00149">
            <w:pPr>
              <w:spacing w:line="240" w:lineRule="atLeast"/>
            </w:pPr>
            <w:r>
              <w:rPr>
                <w:b/>
                <w:bCs/>
              </w:rPr>
              <w:t>Parameter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92E335" w14:textId="77777777" w:rsidR="00E00149" w:rsidRDefault="00E00149">
            <w:pPr>
              <w:spacing w:line="240" w:lineRule="atLeast"/>
            </w:pPr>
            <w:r>
              <w:rPr>
                <w:b/>
                <w:bCs/>
              </w:rPr>
              <w:t>Value</w:t>
            </w:r>
          </w:p>
        </w:tc>
      </w:tr>
      <w:tr w:rsidR="00E00149" w14:paraId="4655B5C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F432B" w14:textId="77777777" w:rsidR="00E00149" w:rsidRDefault="00E00149">
            <w:pPr>
              <w:spacing w:line="240" w:lineRule="atLeast"/>
            </w:pPr>
            <w:r>
              <w:t xml:space="preserve">Duplex, Waveform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0B7BD" w14:textId="77777777" w:rsidR="00E00149" w:rsidRDefault="00E00149">
            <w:pPr>
              <w:spacing w:line="240" w:lineRule="atLeast"/>
            </w:pPr>
            <w:r>
              <w:t xml:space="preserve">FDD, OFDM </w:t>
            </w:r>
          </w:p>
        </w:tc>
      </w:tr>
      <w:tr w:rsidR="00E00149" w14:paraId="252557D5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CB278" w14:textId="77777777" w:rsidR="00E00149" w:rsidRDefault="00E00149">
            <w:pPr>
              <w:spacing w:line="240" w:lineRule="atLeast"/>
            </w:pPr>
            <w:r>
              <w:t>Scenario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C7917E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Dense Urban (Macro only) </w:t>
            </w:r>
          </w:p>
        </w:tc>
      </w:tr>
      <w:tr w:rsidR="00E00149" w14:paraId="7C43C13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A73DAE" w14:textId="77777777" w:rsidR="00E00149" w:rsidRDefault="00E00149">
            <w:pPr>
              <w:spacing w:line="240" w:lineRule="atLeast"/>
            </w:pPr>
            <w:r>
              <w:t>Carrier frequency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5F1A3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4GHz</w:t>
            </w:r>
          </w:p>
        </w:tc>
      </w:tr>
      <w:tr w:rsidR="00E00149" w14:paraId="74E58CD9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96F38" w14:textId="77777777" w:rsidR="00E00149" w:rsidRDefault="00E00149">
            <w:pPr>
              <w:spacing w:line="240" w:lineRule="atLeast"/>
            </w:pPr>
            <w:r>
              <w:t>Inter-site distance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C8F62" w14:textId="77777777" w:rsidR="00E00149" w:rsidRDefault="00E00149">
            <w:pPr>
              <w:spacing w:line="240" w:lineRule="atLeast"/>
              <w:rPr>
                <w:b/>
                <w:snapToGrid w:val="0"/>
                <w:color w:val="0000FF"/>
              </w:rPr>
            </w:pPr>
            <w:r>
              <w:rPr>
                <w:snapToGrid w:val="0"/>
              </w:rPr>
              <w:t>200m</w:t>
            </w:r>
            <w:r>
              <w:rPr>
                <w:snapToGrid w:val="0"/>
                <w:color w:val="FF0000"/>
              </w:rPr>
              <w:t xml:space="preserve"> </w:t>
            </w:r>
          </w:p>
        </w:tc>
      </w:tr>
      <w:tr w:rsidR="00E00149" w14:paraId="174F6E16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595067" w14:textId="77777777" w:rsidR="00E00149" w:rsidRDefault="00E00149">
            <w:pPr>
              <w:spacing w:line="240" w:lineRule="atLeast"/>
            </w:pPr>
            <w:r>
              <w:t>Channel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6E44B9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According to the TR 38.901 </w:t>
            </w:r>
          </w:p>
        </w:tc>
      </w:tr>
      <w:tr w:rsidR="00E00149" w14:paraId="5833B55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3F05A7" w14:textId="77777777" w:rsidR="00E00149" w:rsidRDefault="00E00149">
            <w:pPr>
              <w:spacing w:line="240" w:lineRule="atLeast"/>
            </w:pPr>
            <w:r>
              <w:t>Antenna setup and port layouts at gNB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C8B255" w14:textId="3FA8BF84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32 ports: (8,4,2,1,1,4,4),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47C7F01D" w14:textId="4EC16CDA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16 ports: (</w:t>
            </w:r>
            <w:r w:rsidR="00BD7106">
              <w:rPr>
                <w:snapToGrid w:val="0"/>
                <w:lang w:val="sv-SE"/>
              </w:rPr>
              <w:t>8</w:t>
            </w:r>
            <w:r>
              <w:rPr>
                <w:snapToGrid w:val="0"/>
                <w:lang w:val="sv-SE"/>
              </w:rPr>
              <w:t>,4,2,1,1,</w:t>
            </w:r>
            <w:r w:rsidR="00BD7106">
              <w:rPr>
                <w:snapToGrid w:val="0"/>
                <w:lang w:val="sv-SE"/>
              </w:rPr>
              <w:t>2</w:t>
            </w:r>
            <w:r>
              <w:rPr>
                <w:snapToGrid w:val="0"/>
                <w:lang w:val="sv-SE"/>
              </w:rPr>
              <w:t>,4), (dH,dV) = (0.5, 0.8)</w:t>
            </w:r>
            <w:r>
              <w:rPr>
                <w:snapToGrid w:val="0"/>
              </w:rPr>
              <w:t>λ</w:t>
            </w:r>
            <w:r>
              <w:rPr>
                <w:snapToGrid w:val="0"/>
                <w:lang w:val="sv-SE"/>
              </w:rPr>
              <w:t xml:space="preserve"> </w:t>
            </w:r>
          </w:p>
          <w:p w14:paraId="0F6E387B" w14:textId="77777777" w:rsidR="00E00149" w:rsidRDefault="00E00149">
            <w:pPr>
              <w:overflowPunct/>
              <w:snapToGrid w:val="0"/>
              <w:spacing w:line="240" w:lineRule="atLeast"/>
              <w:rPr>
                <w:snapToGrid w:val="0"/>
                <w:lang w:val="sv-SE"/>
              </w:rPr>
            </w:pPr>
            <w:r>
              <w:rPr>
                <w:snapToGrid w:val="0"/>
                <w:lang w:val="sv-SE"/>
              </w:rPr>
              <w:t>100 deg tilt</w:t>
            </w:r>
          </w:p>
          <w:p w14:paraId="127972BF" w14:textId="77777777" w:rsidR="00E00149" w:rsidRDefault="00E00149">
            <w:pPr>
              <w:overflowPunct/>
              <w:snapToGrid w:val="0"/>
              <w:spacing w:line="240" w:lineRule="atLeast"/>
              <w:rPr>
                <w:lang w:val="sv-SE"/>
              </w:rPr>
            </w:pPr>
          </w:p>
        </w:tc>
      </w:tr>
      <w:tr w:rsidR="00E00149" w:rsidRPr="00E00149" w14:paraId="37143FA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1C8E4" w14:textId="77777777" w:rsidR="00E00149" w:rsidRDefault="00E00149">
            <w:pPr>
              <w:spacing w:line="240" w:lineRule="atLeast"/>
            </w:pPr>
            <w:r>
              <w:t>Antenna setup and port layouts at UE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4A253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2RX: (1,1,2,1,1,1,1), (</w:t>
            </w:r>
            <w:proofErr w:type="spellStart"/>
            <w:proofErr w:type="gramStart"/>
            <w:r>
              <w:rPr>
                <w:snapToGrid w:val="0"/>
              </w:rPr>
              <w:t>dH,dV</w:t>
            </w:r>
            <w:proofErr w:type="spellEnd"/>
            <w:proofErr w:type="gramEnd"/>
            <w:r>
              <w:rPr>
                <w:snapToGrid w:val="0"/>
              </w:rPr>
              <w:t xml:space="preserve">) = (0.5, 0.5)λ for (rank 1,2) </w:t>
            </w:r>
          </w:p>
        </w:tc>
      </w:tr>
      <w:tr w:rsidR="00E00149" w14:paraId="7909FA61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DA493A" w14:textId="77777777" w:rsidR="00E00149" w:rsidRDefault="00E00149">
            <w:pPr>
              <w:spacing w:line="240" w:lineRule="atLeast"/>
            </w:pPr>
            <w:r>
              <w:t xml:space="preserve">BS Tx power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7F6F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41 dBm</w:t>
            </w:r>
          </w:p>
        </w:tc>
      </w:tr>
      <w:tr w:rsidR="00E00149" w14:paraId="6DE7E50B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7523A" w14:textId="77777777" w:rsidR="00E00149" w:rsidRDefault="00E00149">
            <w:pPr>
              <w:spacing w:line="240" w:lineRule="atLeast"/>
            </w:pPr>
            <w:r>
              <w:lastRenderedPageBreak/>
              <w:t xml:space="preserve">BS antenna height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A3FA0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25m </w:t>
            </w:r>
          </w:p>
        </w:tc>
      </w:tr>
      <w:tr w:rsidR="00E00149" w14:paraId="2D1E26DB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AC404" w14:textId="77777777" w:rsidR="00E00149" w:rsidRDefault="00E00149">
            <w:pPr>
              <w:spacing w:line="240" w:lineRule="atLeast"/>
            </w:pPr>
            <w:r>
              <w:t>UE antenna height &amp; gain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4EB261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Follow TR36.873 </w:t>
            </w:r>
          </w:p>
        </w:tc>
      </w:tr>
      <w:tr w:rsidR="00E00149" w14:paraId="46494CC8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C55D85" w14:textId="77777777" w:rsidR="00E00149" w:rsidRDefault="00E00149">
            <w:pPr>
              <w:spacing w:line="240" w:lineRule="atLeast"/>
            </w:pPr>
            <w:r>
              <w:t>UE receiver noise figure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A1BFD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9dB</w:t>
            </w:r>
          </w:p>
        </w:tc>
      </w:tr>
      <w:tr w:rsidR="00E00149" w14:paraId="6CA7A7A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137EE9" w14:textId="77777777" w:rsidR="00E00149" w:rsidRDefault="00E00149">
            <w:pPr>
              <w:spacing w:line="240" w:lineRule="atLeast"/>
            </w:pPr>
            <w:r>
              <w:t xml:space="preserve">Modulation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8537C" w14:textId="77777777" w:rsidR="00E00149" w:rsidRDefault="00E00149">
            <w:pPr>
              <w:spacing w:line="240" w:lineRule="atLeast"/>
            </w:pPr>
            <w:r>
              <w:t xml:space="preserve">Up to 256QAM </w:t>
            </w:r>
          </w:p>
        </w:tc>
      </w:tr>
      <w:tr w:rsidR="00E00149" w:rsidRPr="00E00149" w14:paraId="4984AE3C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7387C" w14:textId="77777777" w:rsidR="00E00149" w:rsidRDefault="00E00149">
            <w:pPr>
              <w:spacing w:line="240" w:lineRule="atLeast"/>
            </w:pPr>
            <w:r>
              <w:t xml:space="preserve">Coding on PDSCH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9EDB44" w14:textId="77777777" w:rsidR="00E00149" w:rsidRDefault="00E00149">
            <w:pPr>
              <w:spacing w:line="240" w:lineRule="atLeast"/>
            </w:pPr>
            <w:r>
              <w:t>LDPC</w:t>
            </w:r>
          </w:p>
          <w:p w14:paraId="1E4EA10A" w14:textId="77777777" w:rsidR="00E00149" w:rsidRDefault="00E00149">
            <w:pPr>
              <w:spacing w:line="240" w:lineRule="atLeast"/>
            </w:pPr>
            <w:r>
              <w:t xml:space="preserve">Max code-block size=8448bit </w:t>
            </w:r>
          </w:p>
        </w:tc>
      </w:tr>
      <w:tr w:rsidR="00E00149" w:rsidRPr="00E00149" w14:paraId="144E6857" w14:textId="77777777" w:rsidTr="00E00149">
        <w:trPr>
          <w:trHeight w:val="21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1D1715" w14:textId="77777777" w:rsidR="00E00149" w:rsidRDefault="00E00149">
            <w:pPr>
              <w:spacing w:line="240" w:lineRule="atLeast"/>
            </w:pPr>
            <w:r>
              <w:t xml:space="preserve">Simulation bandwidth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AB715" w14:textId="7CE6F595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0 MHz with 15kHz SCS</w:t>
            </w:r>
          </w:p>
        </w:tc>
      </w:tr>
      <w:tr w:rsidR="00E00149" w:rsidRPr="00E00149" w14:paraId="7E278ED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57E91" w14:textId="77777777" w:rsidR="00E00149" w:rsidRDefault="00E00149">
            <w:pPr>
              <w:spacing w:line="240" w:lineRule="atLeast"/>
            </w:pPr>
            <w:r>
              <w:t xml:space="preserve">Frame structure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5338E" w14:textId="77777777" w:rsidR="00E00149" w:rsidRDefault="00E00149">
            <w:pPr>
              <w:spacing w:line="240" w:lineRule="atLeast"/>
            </w:pPr>
            <w:r>
              <w:t>Slot Format 0 (all downlink) for all slots</w:t>
            </w:r>
          </w:p>
        </w:tc>
      </w:tr>
      <w:tr w:rsidR="00E00149" w:rsidRPr="00E00149" w14:paraId="51BBB875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0FB5E" w14:textId="77777777" w:rsidR="00E00149" w:rsidRDefault="00E00149">
            <w:pPr>
              <w:spacing w:line="240" w:lineRule="atLeast"/>
            </w:pPr>
            <w:r>
              <w:rPr>
                <w:rFonts w:eastAsia="STXihei"/>
                <w:bCs/>
                <w:kern w:val="24"/>
              </w:rPr>
              <w:t>MIMO scheme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D836D1" w14:textId="77777777" w:rsidR="00E00149" w:rsidRDefault="00E00149">
            <w:pPr>
              <w:spacing w:line="240" w:lineRule="atLeast"/>
            </w:pPr>
            <w:r>
              <w:rPr>
                <w:snapToGrid w:val="0"/>
              </w:rPr>
              <w:t>SU/MU-MIMO with rank adaptation</w:t>
            </w:r>
          </w:p>
        </w:tc>
      </w:tr>
      <w:tr w:rsidR="00E00149" w14:paraId="2728ED97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33C0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E1F06" w14:textId="77777777" w:rsidR="00E00149" w:rsidRDefault="00E00149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>Maximum 8 layers</w:t>
            </w:r>
          </w:p>
        </w:tc>
      </w:tr>
      <w:tr w:rsidR="00E00149" w:rsidRPr="00E00149" w14:paraId="4AE729AF" w14:textId="77777777" w:rsidTr="00E00149">
        <w:trPr>
          <w:trHeight w:val="90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8D7A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36714" w14:textId="77777777" w:rsidR="00E00149" w:rsidRDefault="00E00149" w:rsidP="00E0014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</w:rPr>
              <w:t>CSI feedback periodicity (full CSI feedback</w:t>
            </w:r>
            <w:proofErr w:type="gramStart"/>
            <w:r>
              <w:rPr>
                <w:rFonts w:eastAsia="Malgun Gothic"/>
              </w:rPr>
              <w:t>) :</w:t>
            </w:r>
            <w:proofErr w:type="gramEnd"/>
            <w:r>
              <w:rPr>
                <w:rFonts w:eastAsia="Malgun Gothic"/>
              </w:rPr>
              <w:t xml:space="preserve">  5 </w:t>
            </w:r>
            <w:proofErr w:type="spellStart"/>
            <w:r>
              <w:rPr>
                <w:rFonts w:eastAsia="Malgun Gothic"/>
              </w:rPr>
              <w:t>ms</w:t>
            </w:r>
            <w:proofErr w:type="spellEnd"/>
            <w:r>
              <w:rPr>
                <w:rFonts w:eastAsia="Malgun Gothic"/>
              </w:rPr>
              <w:t xml:space="preserve">, </w:t>
            </w:r>
          </w:p>
          <w:p w14:paraId="31A61101" w14:textId="77777777" w:rsidR="00E00149" w:rsidRDefault="00E00149" w:rsidP="00E0014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Malgun Gothic" w:hAnsi="Times New Roman"/>
              </w:rPr>
              <w:t>Scheduling delay (from CSI feedback to time to apply in scheduling</w:t>
            </w:r>
            <w:proofErr w:type="gramStart"/>
            <w:r>
              <w:rPr>
                <w:rFonts w:ascii="Times New Roman" w:eastAsia="Malgun Gothic" w:hAnsi="Times New Roman"/>
              </w:rPr>
              <w:t>) :</w:t>
            </w:r>
            <w:proofErr w:type="gramEnd"/>
            <w:r>
              <w:rPr>
                <w:rFonts w:ascii="Times New Roman" w:eastAsia="Malgun Gothic" w:hAnsi="Times New Roman"/>
              </w:rPr>
              <w:t xml:space="preserve">  4 </w:t>
            </w:r>
            <w:proofErr w:type="spellStart"/>
            <w:r>
              <w:rPr>
                <w:rFonts w:ascii="Times New Roman" w:eastAsia="Malgun Gothic" w:hAnsi="Times New Roman"/>
              </w:rPr>
              <w:t>ms</w:t>
            </w:r>
            <w:proofErr w:type="spellEnd"/>
          </w:p>
        </w:tc>
      </w:tr>
      <w:tr w:rsidR="00E00149" w:rsidRPr="00E00149" w14:paraId="1006FBD4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F2A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TXihei" w:hAnsi="Times New Roman" w:cs="Times New Roman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77623" w14:textId="2DC2D339" w:rsidR="00E00149" w:rsidRDefault="002F63FC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DMRS overhead included</w:t>
            </w:r>
            <w:bookmarkStart w:id="10" w:name="_GoBack"/>
            <w:bookmarkEnd w:id="10"/>
          </w:p>
          <w:p w14:paraId="3D4C0085" w14:textId="77777777" w:rsidR="00E00149" w:rsidRDefault="00E00149">
            <w:pPr>
              <w:spacing w:line="240" w:lineRule="atLeast"/>
              <w:rPr>
                <w:rFonts w:eastAsia="Malgun Gothic" w:hAnsi="Calibri"/>
                <w:snapToGrid w:val="0"/>
                <w:lang w:eastAsia="ko-KR"/>
              </w:rPr>
            </w:pPr>
            <w:r>
              <w:rPr>
                <w:rFonts w:eastAsia="Malgun Gothic" w:hAnsi="Calibri"/>
                <w:snapToGrid w:val="0"/>
                <w:lang w:eastAsia="ko-KR"/>
              </w:rPr>
              <w:t>CSI-RS overhead included</w:t>
            </w:r>
          </w:p>
          <w:p w14:paraId="27BCC60F" w14:textId="77777777" w:rsidR="00E00149" w:rsidRDefault="00E00149">
            <w:pPr>
              <w:spacing w:line="240" w:lineRule="atLeast"/>
              <w:rPr>
                <w:rFonts w:eastAsia="Malgun Gothic"/>
                <w:kern w:val="24"/>
              </w:rPr>
            </w:pPr>
            <w:r>
              <w:rPr>
                <w:rFonts w:eastAsia="Malgun Gothic"/>
                <w:kern w:val="24"/>
              </w:rPr>
              <w:t xml:space="preserve">TRS overhead included </w:t>
            </w:r>
          </w:p>
        </w:tc>
      </w:tr>
      <w:tr w:rsidR="00E00149" w:rsidRPr="00E00149" w14:paraId="121F50A9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A757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B9EB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25644106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</w:p>
        </w:tc>
      </w:tr>
      <w:tr w:rsidR="00E00149" w14:paraId="7865433D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0FD3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A06D8" w14:textId="77777777" w:rsidR="00E00149" w:rsidRDefault="00E00149" w:rsidP="00E00149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 w:line="240" w:lineRule="atLeast"/>
              <w:ind w:left="360"/>
              <w:contextualSpacing/>
              <w:rPr>
                <w:rFonts w:ascii="Times New Roman" w:hAnsi="Times New Roman"/>
                <w:kern w:val="24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24"/>
                <w:sz w:val="20"/>
                <w:szCs w:val="20"/>
                <w:u w:val="single"/>
                <w:lang w:eastAsia="ko-KR"/>
              </w:rPr>
              <w:t>70 % for CSI overhead reduction</w:t>
            </w:r>
          </w:p>
        </w:tc>
      </w:tr>
      <w:tr w:rsidR="00E00149" w:rsidRPr="00E00149" w14:paraId="67B613FD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72E5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19F3A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E00149" w:rsidRPr="00E00149" w14:paraId="78EF689F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B949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60BCD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E00149" w14:paraId="627653E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A1F6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8B1A22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E00149" w14:paraId="55767C8E" w14:textId="77777777" w:rsidTr="00E00149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B989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A0A213" w14:textId="77777777" w:rsidR="00E00149" w:rsidRDefault="00E00149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</w:tbl>
    <w:p w14:paraId="3D9542A1" w14:textId="77777777" w:rsidR="00E00149" w:rsidRDefault="00E00149" w:rsidP="00E00149"/>
    <w:p w14:paraId="73E2A289" w14:textId="77777777" w:rsidR="00E00149" w:rsidRPr="0099683A" w:rsidRDefault="00E00149" w:rsidP="00155569">
      <w:pPr>
        <w:rPr>
          <w:lang w:val="en-US"/>
        </w:rPr>
      </w:pPr>
    </w:p>
    <w:p w14:paraId="4F34FAFD" w14:textId="52D88703" w:rsidR="005704AC" w:rsidRPr="002D7B37" w:rsidRDefault="005704AC" w:rsidP="005336DB">
      <w:pPr>
        <w:rPr>
          <w:lang w:val="en-US"/>
        </w:rPr>
      </w:pPr>
    </w:p>
    <w:p w14:paraId="07930BDF" w14:textId="77777777" w:rsidR="00320626" w:rsidRPr="002D7B37" w:rsidRDefault="00320626">
      <w:pPr>
        <w:rPr>
          <w:lang w:val="en-US"/>
        </w:rPr>
      </w:pPr>
    </w:p>
    <w:sectPr w:rsidR="00320626" w:rsidRPr="002D7B37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3124F" w14:textId="77777777" w:rsidR="00E91C60" w:rsidRDefault="00E91C60">
      <w:r>
        <w:separator/>
      </w:r>
    </w:p>
  </w:endnote>
  <w:endnote w:type="continuationSeparator" w:id="0">
    <w:p w14:paraId="292095F2" w14:textId="77777777" w:rsidR="00E91C60" w:rsidRDefault="00E91C60">
      <w:r>
        <w:continuationSeparator/>
      </w:r>
    </w:p>
  </w:endnote>
  <w:endnote w:type="continuationNotice" w:id="1">
    <w:p w14:paraId="469829CF" w14:textId="77777777" w:rsidR="00E91C60" w:rsidRDefault="00E91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6853D" w14:textId="77777777" w:rsidR="00E91C60" w:rsidRDefault="00E91C60">
      <w:r>
        <w:separator/>
      </w:r>
    </w:p>
  </w:footnote>
  <w:footnote w:type="continuationSeparator" w:id="0">
    <w:p w14:paraId="22094A9F" w14:textId="77777777" w:rsidR="00E91C60" w:rsidRDefault="00E91C60">
      <w:r>
        <w:continuationSeparator/>
      </w:r>
    </w:p>
  </w:footnote>
  <w:footnote w:type="continuationNotice" w:id="1">
    <w:p w14:paraId="33AA5D46" w14:textId="77777777" w:rsidR="00E91C60" w:rsidRDefault="00E91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7C8A5C4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AC968F4C">
      <w:start w:val="3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B1359"/>
    <w:multiLevelType w:val="multilevel"/>
    <w:tmpl w:val="320B13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57A05F22"/>
    <w:multiLevelType w:val="hybridMultilevel"/>
    <w:tmpl w:val="836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B11F1"/>
    <w:multiLevelType w:val="hybridMultilevel"/>
    <w:tmpl w:val="E556D05E"/>
    <w:lvl w:ilvl="0" w:tplc="9C3C12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B105D"/>
    <w:multiLevelType w:val="hybridMultilevel"/>
    <w:tmpl w:val="EE04C06E"/>
    <w:lvl w:ilvl="0" w:tplc="C6183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B4C515A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6E8D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4000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F46C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A6033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1C61E5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EA8A49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5AA4DC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4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22C84"/>
    <w:multiLevelType w:val="hybridMultilevel"/>
    <w:tmpl w:val="1FCE9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009AF"/>
    <w:multiLevelType w:val="hybridMultilevel"/>
    <w:tmpl w:val="C07E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19"/>
  </w:num>
  <w:num w:numId="5">
    <w:abstractNumId w:val="11"/>
  </w:num>
  <w:num w:numId="6">
    <w:abstractNumId w:val="20"/>
  </w:num>
  <w:num w:numId="7">
    <w:abstractNumId w:val="27"/>
  </w:num>
  <w:num w:numId="8">
    <w:abstractNumId w:val="12"/>
  </w:num>
  <w:num w:numId="9">
    <w:abstractNumId w:val="24"/>
  </w:num>
  <w:num w:numId="10">
    <w:abstractNumId w:val="16"/>
  </w:num>
  <w:num w:numId="11">
    <w:abstractNumId w:val="31"/>
  </w:num>
  <w:num w:numId="12">
    <w:abstractNumId w:val="21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9"/>
  </w:num>
  <w:num w:numId="16">
    <w:abstractNumId w:val="29"/>
  </w:num>
  <w:num w:numId="17">
    <w:abstractNumId w:val="30"/>
  </w:num>
  <w:num w:numId="18">
    <w:abstractNumId w:val="15"/>
  </w:num>
  <w:num w:numId="19">
    <w:abstractNumId w:val="7"/>
  </w:num>
  <w:num w:numId="20">
    <w:abstractNumId w:val="22"/>
  </w:num>
  <w:num w:numId="21">
    <w:abstractNumId w:val="32"/>
  </w:num>
  <w:num w:numId="22">
    <w:abstractNumId w:val="38"/>
  </w:num>
  <w:num w:numId="23">
    <w:abstractNumId w:val="36"/>
  </w:num>
  <w:num w:numId="24">
    <w:abstractNumId w:val="14"/>
  </w:num>
  <w:num w:numId="25">
    <w:abstractNumId w:val="2"/>
  </w:num>
  <w:num w:numId="26">
    <w:abstractNumId w:val="18"/>
  </w:num>
  <w:num w:numId="27">
    <w:abstractNumId w:val="6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3"/>
  </w:num>
  <w:num w:numId="35">
    <w:abstractNumId w:val="25"/>
  </w:num>
  <w:num w:numId="36">
    <w:abstractNumId w:val="33"/>
  </w:num>
  <w:num w:numId="37">
    <w:abstractNumId w:val="35"/>
  </w:num>
  <w:num w:numId="38">
    <w:abstractNumId w:val="10"/>
  </w:num>
  <w:num w:numId="39">
    <w:abstractNumId w:val="35"/>
  </w:num>
  <w:num w:numId="40">
    <w:abstractNumId w:val="26"/>
  </w:num>
  <w:num w:numId="41">
    <w:abstractNumId w:val="5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8"/>
  </w:num>
  <w:num w:numId="45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7A"/>
    <w:rsid w:val="00002446"/>
    <w:rsid w:val="000025E0"/>
    <w:rsid w:val="00002953"/>
    <w:rsid w:val="00002A37"/>
    <w:rsid w:val="00002AEA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AEE"/>
    <w:rsid w:val="00007CDC"/>
    <w:rsid w:val="00007FD6"/>
    <w:rsid w:val="0001047E"/>
    <w:rsid w:val="00011B28"/>
    <w:rsid w:val="000124DF"/>
    <w:rsid w:val="00012B1E"/>
    <w:rsid w:val="000131DB"/>
    <w:rsid w:val="00013744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45AB"/>
    <w:rsid w:val="00024CE0"/>
    <w:rsid w:val="0002564D"/>
    <w:rsid w:val="00025ECA"/>
    <w:rsid w:val="0002694F"/>
    <w:rsid w:val="00026DA3"/>
    <w:rsid w:val="00027643"/>
    <w:rsid w:val="00027767"/>
    <w:rsid w:val="000304EC"/>
    <w:rsid w:val="00030B30"/>
    <w:rsid w:val="00031D23"/>
    <w:rsid w:val="000325B8"/>
    <w:rsid w:val="00032747"/>
    <w:rsid w:val="00034358"/>
    <w:rsid w:val="00034521"/>
    <w:rsid w:val="000346DF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749D"/>
    <w:rsid w:val="0005092A"/>
    <w:rsid w:val="00051235"/>
    <w:rsid w:val="00052629"/>
    <w:rsid w:val="00052A07"/>
    <w:rsid w:val="00052A96"/>
    <w:rsid w:val="000534E3"/>
    <w:rsid w:val="000546DE"/>
    <w:rsid w:val="00054A0B"/>
    <w:rsid w:val="00055B6F"/>
    <w:rsid w:val="0005606A"/>
    <w:rsid w:val="0005607A"/>
    <w:rsid w:val="0005682F"/>
    <w:rsid w:val="00056E69"/>
    <w:rsid w:val="00057117"/>
    <w:rsid w:val="0005715F"/>
    <w:rsid w:val="000572B5"/>
    <w:rsid w:val="00060465"/>
    <w:rsid w:val="00060DB1"/>
    <w:rsid w:val="0006128C"/>
    <w:rsid w:val="000616E7"/>
    <w:rsid w:val="00062025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F34"/>
    <w:rsid w:val="00091557"/>
    <w:rsid w:val="00091696"/>
    <w:rsid w:val="00091950"/>
    <w:rsid w:val="000924C1"/>
    <w:rsid w:val="000924F0"/>
    <w:rsid w:val="00093316"/>
    <w:rsid w:val="00093474"/>
    <w:rsid w:val="00093C48"/>
    <w:rsid w:val="00094174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4FF6"/>
    <w:rsid w:val="000A56F2"/>
    <w:rsid w:val="000A604F"/>
    <w:rsid w:val="000A6F80"/>
    <w:rsid w:val="000B0C8B"/>
    <w:rsid w:val="000B1071"/>
    <w:rsid w:val="000B2139"/>
    <w:rsid w:val="000B2548"/>
    <w:rsid w:val="000B2719"/>
    <w:rsid w:val="000B2CFF"/>
    <w:rsid w:val="000B34A6"/>
    <w:rsid w:val="000B3A8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D0D07"/>
    <w:rsid w:val="000D0E7E"/>
    <w:rsid w:val="000D0F2B"/>
    <w:rsid w:val="000D13EA"/>
    <w:rsid w:val="000D1880"/>
    <w:rsid w:val="000D22B4"/>
    <w:rsid w:val="000D316F"/>
    <w:rsid w:val="000D35E6"/>
    <w:rsid w:val="000D42E8"/>
    <w:rsid w:val="000D4797"/>
    <w:rsid w:val="000D60E3"/>
    <w:rsid w:val="000D6B2E"/>
    <w:rsid w:val="000D72B2"/>
    <w:rsid w:val="000D7B59"/>
    <w:rsid w:val="000E0009"/>
    <w:rsid w:val="000E0527"/>
    <w:rsid w:val="000E1E92"/>
    <w:rsid w:val="000E5327"/>
    <w:rsid w:val="000E63C4"/>
    <w:rsid w:val="000E77B8"/>
    <w:rsid w:val="000E7967"/>
    <w:rsid w:val="000F06D6"/>
    <w:rsid w:val="000F0EB1"/>
    <w:rsid w:val="000F1106"/>
    <w:rsid w:val="000F1930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62FB"/>
    <w:rsid w:val="001063E6"/>
    <w:rsid w:val="001064BC"/>
    <w:rsid w:val="001070C4"/>
    <w:rsid w:val="0010715B"/>
    <w:rsid w:val="00107EE9"/>
    <w:rsid w:val="00110458"/>
    <w:rsid w:val="00110DEF"/>
    <w:rsid w:val="001118A8"/>
    <w:rsid w:val="00112C4A"/>
    <w:rsid w:val="00112C8C"/>
    <w:rsid w:val="001133A2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20A"/>
    <w:rsid w:val="0012377F"/>
    <w:rsid w:val="00124314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123"/>
    <w:rsid w:val="00132FD0"/>
    <w:rsid w:val="00134339"/>
    <w:rsid w:val="001343DB"/>
    <w:rsid w:val="001344C0"/>
    <w:rsid w:val="001346FA"/>
    <w:rsid w:val="00134B7E"/>
    <w:rsid w:val="00135252"/>
    <w:rsid w:val="00135749"/>
    <w:rsid w:val="00135A79"/>
    <w:rsid w:val="00137841"/>
    <w:rsid w:val="00137AB5"/>
    <w:rsid w:val="00137BBC"/>
    <w:rsid w:val="00137F0B"/>
    <w:rsid w:val="00140153"/>
    <w:rsid w:val="00140491"/>
    <w:rsid w:val="00141767"/>
    <w:rsid w:val="001425D4"/>
    <w:rsid w:val="0014276F"/>
    <w:rsid w:val="00142E84"/>
    <w:rsid w:val="00143016"/>
    <w:rsid w:val="00145654"/>
    <w:rsid w:val="00146A8C"/>
    <w:rsid w:val="00146A8F"/>
    <w:rsid w:val="00151734"/>
    <w:rsid w:val="00151E23"/>
    <w:rsid w:val="00152422"/>
    <w:rsid w:val="001526E0"/>
    <w:rsid w:val="0015297A"/>
    <w:rsid w:val="0015373E"/>
    <w:rsid w:val="00153810"/>
    <w:rsid w:val="00154707"/>
    <w:rsid w:val="001551B5"/>
    <w:rsid w:val="00155569"/>
    <w:rsid w:val="001557F8"/>
    <w:rsid w:val="001561AC"/>
    <w:rsid w:val="00157E4B"/>
    <w:rsid w:val="00160DC3"/>
    <w:rsid w:val="00161351"/>
    <w:rsid w:val="001617D0"/>
    <w:rsid w:val="00161E9F"/>
    <w:rsid w:val="00162339"/>
    <w:rsid w:val="001625FC"/>
    <w:rsid w:val="0016289D"/>
    <w:rsid w:val="00162F87"/>
    <w:rsid w:val="001636EC"/>
    <w:rsid w:val="001659C1"/>
    <w:rsid w:val="001666E3"/>
    <w:rsid w:val="0017041B"/>
    <w:rsid w:val="00170891"/>
    <w:rsid w:val="00170FC4"/>
    <w:rsid w:val="001723FD"/>
    <w:rsid w:val="0017253E"/>
    <w:rsid w:val="001731F8"/>
    <w:rsid w:val="00173A8E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37B6"/>
    <w:rsid w:val="00184B0A"/>
    <w:rsid w:val="00185550"/>
    <w:rsid w:val="00185587"/>
    <w:rsid w:val="00186516"/>
    <w:rsid w:val="00186702"/>
    <w:rsid w:val="00187CDB"/>
    <w:rsid w:val="001909E5"/>
    <w:rsid w:val="00190AC1"/>
    <w:rsid w:val="001911DD"/>
    <w:rsid w:val="00192669"/>
    <w:rsid w:val="0019272F"/>
    <w:rsid w:val="001931D3"/>
    <w:rsid w:val="0019341A"/>
    <w:rsid w:val="001943F3"/>
    <w:rsid w:val="0019508A"/>
    <w:rsid w:val="00195A79"/>
    <w:rsid w:val="00196C4D"/>
    <w:rsid w:val="001975BF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120"/>
    <w:rsid w:val="001B03F3"/>
    <w:rsid w:val="001B0BC4"/>
    <w:rsid w:val="001B0CC7"/>
    <w:rsid w:val="001B0D97"/>
    <w:rsid w:val="001B1A26"/>
    <w:rsid w:val="001B24FD"/>
    <w:rsid w:val="001B2D11"/>
    <w:rsid w:val="001B3648"/>
    <w:rsid w:val="001B4C09"/>
    <w:rsid w:val="001B5A5D"/>
    <w:rsid w:val="001B5AE8"/>
    <w:rsid w:val="001B604C"/>
    <w:rsid w:val="001B6AA6"/>
    <w:rsid w:val="001B6C05"/>
    <w:rsid w:val="001B7403"/>
    <w:rsid w:val="001B7977"/>
    <w:rsid w:val="001B7DFA"/>
    <w:rsid w:val="001C1CE5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FCB"/>
    <w:rsid w:val="001D0996"/>
    <w:rsid w:val="001D0AD0"/>
    <w:rsid w:val="001D0C9C"/>
    <w:rsid w:val="001D197B"/>
    <w:rsid w:val="001D2576"/>
    <w:rsid w:val="001D2F2E"/>
    <w:rsid w:val="001D315B"/>
    <w:rsid w:val="001D3EA9"/>
    <w:rsid w:val="001D41E5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D53"/>
    <w:rsid w:val="001D6D70"/>
    <w:rsid w:val="001D75F6"/>
    <w:rsid w:val="001D7C7F"/>
    <w:rsid w:val="001E0DEF"/>
    <w:rsid w:val="001E11A8"/>
    <w:rsid w:val="001E2560"/>
    <w:rsid w:val="001E3509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38E"/>
    <w:rsid w:val="001F2DB2"/>
    <w:rsid w:val="001F36BE"/>
    <w:rsid w:val="001F36EB"/>
    <w:rsid w:val="001F3916"/>
    <w:rsid w:val="001F3985"/>
    <w:rsid w:val="001F3C3C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729"/>
    <w:rsid w:val="0020797E"/>
    <w:rsid w:val="00207EDB"/>
    <w:rsid w:val="00207FA3"/>
    <w:rsid w:val="00210B90"/>
    <w:rsid w:val="00211005"/>
    <w:rsid w:val="00211031"/>
    <w:rsid w:val="002116C8"/>
    <w:rsid w:val="00211751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52C3"/>
    <w:rsid w:val="00225C54"/>
    <w:rsid w:val="00226B2B"/>
    <w:rsid w:val="00230765"/>
    <w:rsid w:val="0023134E"/>
    <w:rsid w:val="002319E4"/>
    <w:rsid w:val="00233A9F"/>
    <w:rsid w:val="00233DDF"/>
    <w:rsid w:val="00234CA0"/>
    <w:rsid w:val="00235128"/>
    <w:rsid w:val="0023527D"/>
    <w:rsid w:val="00235632"/>
    <w:rsid w:val="00235837"/>
    <w:rsid w:val="00235872"/>
    <w:rsid w:val="00236BB8"/>
    <w:rsid w:val="0023728E"/>
    <w:rsid w:val="00237294"/>
    <w:rsid w:val="00237FF2"/>
    <w:rsid w:val="00240040"/>
    <w:rsid w:val="00240462"/>
    <w:rsid w:val="00240AB6"/>
    <w:rsid w:val="00241124"/>
    <w:rsid w:val="00241559"/>
    <w:rsid w:val="0024327B"/>
    <w:rsid w:val="002435B3"/>
    <w:rsid w:val="00243614"/>
    <w:rsid w:val="002451ED"/>
    <w:rsid w:val="002454AC"/>
    <w:rsid w:val="002458EB"/>
    <w:rsid w:val="00245C42"/>
    <w:rsid w:val="002462D4"/>
    <w:rsid w:val="002465C9"/>
    <w:rsid w:val="00247B69"/>
    <w:rsid w:val="00247BE8"/>
    <w:rsid w:val="00247E38"/>
    <w:rsid w:val="002500C8"/>
    <w:rsid w:val="00251916"/>
    <w:rsid w:val="00251DD8"/>
    <w:rsid w:val="0025232C"/>
    <w:rsid w:val="002542B5"/>
    <w:rsid w:val="00255B2F"/>
    <w:rsid w:val="00255C48"/>
    <w:rsid w:val="0025693D"/>
    <w:rsid w:val="00256A27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5"/>
    <w:rsid w:val="002650C6"/>
    <w:rsid w:val="0026523C"/>
    <w:rsid w:val="0026542E"/>
    <w:rsid w:val="00265BA8"/>
    <w:rsid w:val="00266214"/>
    <w:rsid w:val="0026626B"/>
    <w:rsid w:val="00266850"/>
    <w:rsid w:val="00266F41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3F38"/>
    <w:rsid w:val="00274025"/>
    <w:rsid w:val="00274276"/>
    <w:rsid w:val="00274EE6"/>
    <w:rsid w:val="00275A8F"/>
    <w:rsid w:val="00276FD0"/>
    <w:rsid w:val="00277B43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3F13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6227"/>
    <w:rsid w:val="00296F44"/>
    <w:rsid w:val="0029752E"/>
    <w:rsid w:val="0029777D"/>
    <w:rsid w:val="002A055E"/>
    <w:rsid w:val="002A1A98"/>
    <w:rsid w:val="002A1D4E"/>
    <w:rsid w:val="002A2869"/>
    <w:rsid w:val="002A3080"/>
    <w:rsid w:val="002A42F1"/>
    <w:rsid w:val="002A4867"/>
    <w:rsid w:val="002A4F9F"/>
    <w:rsid w:val="002A6ABA"/>
    <w:rsid w:val="002A7882"/>
    <w:rsid w:val="002B0168"/>
    <w:rsid w:val="002B0850"/>
    <w:rsid w:val="002B105C"/>
    <w:rsid w:val="002B1994"/>
    <w:rsid w:val="002B1A1F"/>
    <w:rsid w:val="002B1EFF"/>
    <w:rsid w:val="002B21A6"/>
    <w:rsid w:val="002B24D6"/>
    <w:rsid w:val="002B26F8"/>
    <w:rsid w:val="002B4954"/>
    <w:rsid w:val="002B5A3D"/>
    <w:rsid w:val="002B6176"/>
    <w:rsid w:val="002B7C49"/>
    <w:rsid w:val="002B7EBD"/>
    <w:rsid w:val="002C0280"/>
    <w:rsid w:val="002C0B86"/>
    <w:rsid w:val="002C100A"/>
    <w:rsid w:val="002C1610"/>
    <w:rsid w:val="002C29CB"/>
    <w:rsid w:val="002C2DC4"/>
    <w:rsid w:val="002C41E6"/>
    <w:rsid w:val="002C4CEA"/>
    <w:rsid w:val="002C4D7A"/>
    <w:rsid w:val="002C553C"/>
    <w:rsid w:val="002C6300"/>
    <w:rsid w:val="002C7649"/>
    <w:rsid w:val="002C7B53"/>
    <w:rsid w:val="002D071A"/>
    <w:rsid w:val="002D0BCF"/>
    <w:rsid w:val="002D133C"/>
    <w:rsid w:val="002D27D0"/>
    <w:rsid w:val="002D2FEC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17F2"/>
    <w:rsid w:val="002E19F4"/>
    <w:rsid w:val="002E1E06"/>
    <w:rsid w:val="002E35B0"/>
    <w:rsid w:val="002E4B33"/>
    <w:rsid w:val="002E4DA3"/>
    <w:rsid w:val="002E51E4"/>
    <w:rsid w:val="002E5864"/>
    <w:rsid w:val="002E5B7A"/>
    <w:rsid w:val="002E6401"/>
    <w:rsid w:val="002E6755"/>
    <w:rsid w:val="002E72A7"/>
    <w:rsid w:val="002E7CAE"/>
    <w:rsid w:val="002F05A2"/>
    <w:rsid w:val="002F0C55"/>
    <w:rsid w:val="002F10A6"/>
    <w:rsid w:val="002F18B7"/>
    <w:rsid w:val="002F1969"/>
    <w:rsid w:val="002F2771"/>
    <w:rsid w:val="002F2FE8"/>
    <w:rsid w:val="002F37A9"/>
    <w:rsid w:val="002F3A47"/>
    <w:rsid w:val="002F47F6"/>
    <w:rsid w:val="002F4976"/>
    <w:rsid w:val="002F5085"/>
    <w:rsid w:val="002F539E"/>
    <w:rsid w:val="002F6062"/>
    <w:rsid w:val="002F6288"/>
    <w:rsid w:val="002F63FC"/>
    <w:rsid w:val="002F70B4"/>
    <w:rsid w:val="002F7566"/>
    <w:rsid w:val="002F7E42"/>
    <w:rsid w:val="00300553"/>
    <w:rsid w:val="003006AF"/>
    <w:rsid w:val="00300812"/>
    <w:rsid w:val="0030121B"/>
    <w:rsid w:val="00301CE6"/>
    <w:rsid w:val="0030256B"/>
    <w:rsid w:val="00302AEA"/>
    <w:rsid w:val="0030501F"/>
    <w:rsid w:val="0030512D"/>
    <w:rsid w:val="00305213"/>
    <w:rsid w:val="003054FD"/>
    <w:rsid w:val="00305D4D"/>
    <w:rsid w:val="0030628D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626"/>
    <w:rsid w:val="003208C9"/>
    <w:rsid w:val="003212B8"/>
    <w:rsid w:val="003213B9"/>
    <w:rsid w:val="00321A94"/>
    <w:rsid w:val="00321FEC"/>
    <w:rsid w:val="0032276F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27F4B"/>
    <w:rsid w:val="0033117A"/>
    <w:rsid w:val="00331751"/>
    <w:rsid w:val="00331846"/>
    <w:rsid w:val="00331B7B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BDA"/>
    <w:rsid w:val="00337789"/>
    <w:rsid w:val="003406B3"/>
    <w:rsid w:val="003411EB"/>
    <w:rsid w:val="00341900"/>
    <w:rsid w:val="00341F41"/>
    <w:rsid w:val="00341FEB"/>
    <w:rsid w:val="00342AD7"/>
    <w:rsid w:val="00342BD7"/>
    <w:rsid w:val="00343B58"/>
    <w:rsid w:val="00344A2B"/>
    <w:rsid w:val="00344F6C"/>
    <w:rsid w:val="00345999"/>
    <w:rsid w:val="0034698D"/>
    <w:rsid w:val="00346DB5"/>
    <w:rsid w:val="00346E10"/>
    <w:rsid w:val="00347233"/>
    <w:rsid w:val="003474E4"/>
    <w:rsid w:val="003477B1"/>
    <w:rsid w:val="00347AD9"/>
    <w:rsid w:val="00350C94"/>
    <w:rsid w:val="00352223"/>
    <w:rsid w:val="003532EF"/>
    <w:rsid w:val="0035361E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E37"/>
    <w:rsid w:val="00362F7E"/>
    <w:rsid w:val="0036444C"/>
    <w:rsid w:val="00364B1B"/>
    <w:rsid w:val="00364B2A"/>
    <w:rsid w:val="00364E64"/>
    <w:rsid w:val="003650E7"/>
    <w:rsid w:val="00365A87"/>
    <w:rsid w:val="003660B8"/>
    <w:rsid w:val="0036691C"/>
    <w:rsid w:val="00370046"/>
    <w:rsid w:val="00370217"/>
    <w:rsid w:val="003709EB"/>
    <w:rsid w:val="00370AEE"/>
    <w:rsid w:val="00370E47"/>
    <w:rsid w:val="003713A5"/>
    <w:rsid w:val="003716E6"/>
    <w:rsid w:val="00373AEC"/>
    <w:rsid w:val="003742AC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811"/>
    <w:rsid w:val="00380B8A"/>
    <w:rsid w:val="00380BA4"/>
    <w:rsid w:val="00380CA8"/>
    <w:rsid w:val="003812CF"/>
    <w:rsid w:val="00382F6E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AB2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14E"/>
    <w:rsid w:val="003A45A1"/>
    <w:rsid w:val="003A49B9"/>
    <w:rsid w:val="003A4A33"/>
    <w:rsid w:val="003A5263"/>
    <w:rsid w:val="003A58EC"/>
    <w:rsid w:val="003A5B0A"/>
    <w:rsid w:val="003A5E49"/>
    <w:rsid w:val="003A6BAC"/>
    <w:rsid w:val="003A7EF3"/>
    <w:rsid w:val="003B011E"/>
    <w:rsid w:val="003B03FB"/>
    <w:rsid w:val="003B0DE4"/>
    <w:rsid w:val="003B159C"/>
    <w:rsid w:val="003B1AF6"/>
    <w:rsid w:val="003B2549"/>
    <w:rsid w:val="003B25C3"/>
    <w:rsid w:val="003B27E8"/>
    <w:rsid w:val="003B369F"/>
    <w:rsid w:val="003B36A3"/>
    <w:rsid w:val="003B3B1E"/>
    <w:rsid w:val="003B704C"/>
    <w:rsid w:val="003B728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3069"/>
    <w:rsid w:val="003C4989"/>
    <w:rsid w:val="003C4F0A"/>
    <w:rsid w:val="003C4F2A"/>
    <w:rsid w:val="003C5348"/>
    <w:rsid w:val="003C5855"/>
    <w:rsid w:val="003C6104"/>
    <w:rsid w:val="003C6509"/>
    <w:rsid w:val="003C6597"/>
    <w:rsid w:val="003C6886"/>
    <w:rsid w:val="003C6A62"/>
    <w:rsid w:val="003C6BE4"/>
    <w:rsid w:val="003C6E60"/>
    <w:rsid w:val="003C75D4"/>
    <w:rsid w:val="003C7806"/>
    <w:rsid w:val="003C7DA5"/>
    <w:rsid w:val="003D00DC"/>
    <w:rsid w:val="003D064E"/>
    <w:rsid w:val="003D0F0B"/>
    <w:rsid w:val="003D109F"/>
    <w:rsid w:val="003D1650"/>
    <w:rsid w:val="003D1A37"/>
    <w:rsid w:val="003D2275"/>
    <w:rsid w:val="003D2290"/>
    <w:rsid w:val="003D2478"/>
    <w:rsid w:val="003D2951"/>
    <w:rsid w:val="003D2EEC"/>
    <w:rsid w:val="003D2FB3"/>
    <w:rsid w:val="003D3C45"/>
    <w:rsid w:val="003D3E76"/>
    <w:rsid w:val="003D4098"/>
    <w:rsid w:val="003D4A8C"/>
    <w:rsid w:val="003D4C25"/>
    <w:rsid w:val="003D54E6"/>
    <w:rsid w:val="003D5B1F"/>
    <w:rsid w:val="003D5DBF"/>
    <w:rsid w:val="003E0BA5"/>
    <w:rsid w:val="003E0C29"/>
    <w:rsid w:val="003E15FA"/>
    <w:rsid w:val="003E22B5"/>
    <w:rsid w:val="003E264E"/>
    <w:rsid w:val="003E3B3D"/>
    <w:rsid w:val="003E55E4"/>
    <w:rsid w:val="003E6745"/>
    <w:rsid w:val="003E694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9D3"/>
    <w:rsid w:val="00411E91"/>
    <w:rsid w:val="0041263E"/>
    <w:rsid w:val="00412DB6"/>
    <w:rsid w:val="00412DDC"/>
    <w:rsid w:val="004132DE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ACE"/>
    <w:rsid w:val="00416D80"/>
    <w:rsid w:val="004172DE"/>
    <w:rsid w:val="00417541"/>
    <w:rsid w:val="00417C5A"/>
    <w:rsid w:val="00417F94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7248"/>
    <w:rsid w:val="00430ACB"/>
    <w:rsid w:val="00430E8C"/>
    <w:rsid w:val="00432134"/>
    <w:rsid w:val="00432153"/>
    <w:rsid w:val="0043226F"/>
    <w:rsid w:val="004329F3"/>
    <w:rsid w:val="00432E92"/>
    <w:rsid w:val="00433A3F"/>
    <w:rsid w:val="00434738"/>
    <w:rsid w:val="00435F56"/>
    <w:rsid w:val="0043620E"/>
    <w:rsid w:val="0043648A"/>
    <w:rsid w:val="00436599"/>
    <w:rsid w:val="00436F0D"/>
    <w:rsid w:val="00436F64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5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DE1"/>
    <w:rsid w:val="004501ED"/>
    <w:rsid w:val="00450817"/>
    <w:rsid w:val="00450B45"/>
    <w:rsid w:val="00450BE5"/>
    <w:rsid w:val="00450EFA"/>
    <w:rsid w:val="0045141A"/>
    <w:rsid w:val="004517AA"/>
    <w:rsid w:val="00452AAC"/>
    <w:rsid w:val="00452CAC"/>
    <w:rsid w:val="0045308C"/>
    <w:rsid w:val="0045382A"/>
    <w:rsid w:val="00453967"/>
    <w:rsid w:val="00454152"/>
    <w:rsid w:val="004543F1"/>
    <w:rsid w:val="00454DF9"/>
    <w:rsid w:val="00455839"/>
    <w:rsid w:val="004559F0"/>
    <w:rsid w:val="00456773"/>
    <w:rsid w:val="00456ABA"/>
    <w:rsid w:val="00456BE1"/>
    <w:rsid w:val="00457300"/>
    <w:rsid w:val="00457466"/>
    <w:rsid w:val="00457565"/>
    <w:rsid w:val="00457B71"/>
    <w:rsid w:val="00457E1D"/>
    <w:rsid w:val="004608A2"/>
    <w:rsid w:val="004628E9"/>
    <w:rsid w:val="0046337A"/>
    <w:rsid w:val="00464A07"/>
    <w:rsid w:val="00464D2C"/>
    <w:rsid w:val="00465ABC"/>
    <w:rsid w:val="00465CE4"/>
    <w:rsid w:val="00465E70"/>
    <w:rsid w:val="004663A6"/>
    <w:rsid w:val="004669E2"/>
    <w:rsid w:val="00466AD6"/>
    <w:rsid w:val="00466C0E"/>
    <w:rsid w:val="00470C31"/>
    <w:rsid w:val="00471D25"/>
    <w:rsid w:val="0047221F"/>
    <w:rsid w:val="0047299D"/>
    <w:rsid w:val="004734D0"/>
    <w:rsid w:val="00473A06"/>
    <w:rsid w:val="00473E8E"/>
    <w:rsid w:val="00473FD1"/>
    <w:rsid w:val="004743EE"/>
    <w:rsid w:val="0047556B"/>
    <w:rsid w:val="00475DD4"/>
    <w:rsid w:val="00475FFA"/>
    <w:rsid w:val="00476481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4C71"/>
    <w:rsid w:val="00485145"/>
    <w:rsid w:val="004852A5"/>
    <w:rsid w:val="00485FFC"/>
    <w:rsid w:val="004866BF"/>
    <w:rsid w:val="00490A9C"/>
    <w:rsid w:val="00491011"/>
    <w:rsid w:val="0049119D"/>
    <w:rsid w:val="00492A23"/>
    <w:rsid w:val="00492BC5"/>
    <w:rsid w:val="00493116"/>
    <w:rsid w:val="00493D55"/>
    <w:rsid w:val="00494846"/>
    <w:rsid w:val="00494E41"/>
    <w:rsid w:val="0049568A"/>
    <w:rsid w:val="004960A3"/>
    <w:rsid w:val="004964F1"/>
    <w:rsid w:val="00496699"/>
    <w:rsid w:val="00496BAD"/>
    <w:rsid w:val="00496F74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AA8"/>
    <w:rsid w:val="004B02F1"/>
    <w:rsid w:val="004B03F6"/>
    <w:rsid w:val="004B09EB"/>
    <w:rsid w:val="004B1FAF"/>
    <w:rsid w:val="004B28E2"/>
    <w:rsid w:val="004B306B"/>
    <w:rsid w:val="004B3491"/>
    <w:rsid w:val="004B356F"/>
    <w:rsid w:val="004B368B"/>
    <w:rsid w:val="004B718B"/>
    <w:rsid w:val="004B7C0C"/>
    <w:rsid w:val="004B7CF3"/>
    <w:rsid w:val="004C0557"/>
    <w:rsid w:val="004C086B"/>
    <w:rsid w:val="004C36AD"/>
    <w:rsid w:val="004C3898"/>
    <w:rsid w:val="004C445F"/>
    <w:rsid w:val="004C5EA5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88D"/>
    <w:rsid w:val="004D4AC0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6A85"/>
    <w:rsid w:val="004E6F93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3711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1236"/>
    <w:rsid w:val="005116F9"/>
    <w:rsid w:val="00511BFE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439B"/>
    <w:rsid w:val="0052472F"/>
    <w:rsid w:val="00525E9D"/>
    <w:rsid w:val="0052626E"/>
    <w:rsid w:val="005311BE"/>
    <w:rsid w:val="00531E8B"/>
    <w:rsid w:val="0053268F"/>
    <w:rsid w:val="005336DB"/>
    <w:rsid w:val="0053410E"/>
    <w:rsid w:val="00534726"/>
    <w:rsid w:val="00534755"/>
    <w:rsid w:val="00534B59"/>
    <w:rsid w:val="00534DBB"/>
    <w:rsid w:val="00534E6D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FA2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0BE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5AB"/>
    <w:rsid w:val="00583B33"/>
    <w:rsid w:val="00583C4F"/>
    <w:rsid w:val="00583D71"/>
    <w:rsid w:val="00585303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845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501D"/>
    <w:rsid w:val="005A5DD4"/>
    <w:rsid w:val="005A60A3"/>
    <w:rsid w:val="005A62E7"/>
    <w:rsid w:val="005A662D"/>
    <w:rsid w:val="005A67B4"/>
    <w:rsid w:val="005A7736"/>
    <w:rsid w:val="005B0BB5"/>
    <w:rsid w:val="005B10B9"/>
    <w:rsid w:val="005B180C"/>
    <w:rsid w:val="005B1993"/>
    <w:rsid w:val="005B20AF"/>
    <w:rsid w:val="005B241D"/>
    <w:rsid w:val="005B2A20"/>
    <w:rsid w:val="005B35D7"/>
    <w:rsid w:val="005B392A"/>
    <w:rsid w:val="005B3AA3"/>
    <w:rsid w:val="005B450B"/>
    <w:rsid w:val="005B4BD9"/>
    <w:rsid w:val="005B4D3D"/>
    <w:rsid w:val="005B632C"/>
    <w:rsid w:val="005B6549"/>
    <w:rsid w:val="005B6DAD"/>
    <w:rsid w:val="005B6F83"/>
    <w:rsid w:val="005B71AE"/>
    <w:rsid w:val="005B73FF"/>
    <w:rsid w:val="005B7923"/>
    <w:rsid w:val="005C03D2"/>
    <w:rsid w:val="005C117E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0B4"/>
    <w:rsid w:val="005D321A"/>
    <w:rsid w:val="005D3514"/>
    <w:rsid w:val="005D42E7"/>
    <w:rsid w:val="005D5882"/>
    <w:rsid w:val="005D59FF"/>
    <w:rsid w:val="005D7169"/>
    <w:rsid w:val="005D79C7"/>
    <w:rsid w:val="005E0283"/>
    <w:rsid w:val="005E0815"/>
    <w:rsid w:val="005E0C95"/>
    <w:rsid w:val="005E0D87"/>
    <w:rsid w:val="005E0E1E"/>
    <w:rsid w:val="005E1404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48EC"/>
    <w:rsid w:val="005F618C"/>
    <w:rsid w:val="005F6CA6"/>
    <w:rsid w:val="005F6CFF"/>
    <w:rsid w:val="005F7096"/>
    <w:rsid w:val="005F70BD"/>
    <w:rsid w:val="0060040B"/>
    <w:rsid w:val="00600AEA"/>
    <w:rsid w:val="006017F6"/>
    <w:rsid w:val="0060205F"/>
    <w:rsid w:val="0060283C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1D3"/>
    <w:rsid w:val="00614936"/>
    <w:rsid w:val="00614EBF"/>
    <w:rsid w:val="0061569D"/>
    <w:rsid w:val="00615D33"/>
    <w:rsid w:val="00615DD1"/>
    <w:rsid w:val="006172DD"/>
    <w:rsid w:val="0061774D"/>
    <w:rsid w:val="00617D79"/>
    <w:rsid w:val="00617F7E"/>
    <w:rsid w:val="006201A1"/>
    <w:rsid w:val="0062064A"/>
    <w:rsid w:val="00620A53"/>
    <w:rsid w:val="00620A71"/>
    <w:rsid w:val="00620D80"/>
    <w:rsid w:val="006215E9"/>
    <w:rsid w:val="00621663"/>
    <w:rsid w:val="00621C19"/>
    <w:rsid w:val="006223D1"/>
    <w:rsid w:val="00622A45"/>
    <w:rsid w:val="006234A6"/>
    <w:rsid w:val="00623BE6"/>
    <w:rsid w:val="00624A4C"/>
    <w:rsid w:val="00625742"/>
    <w:rsid w:val="006265D0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39D4"/>
    <w:rsid w:val="00654EB4"/>
    <w:rsid w:val="0065533D"/>
    <w:rsid w:val="00655733"/>
    <w:rsid w:val="00655AAC"/>
    <w:rsid w:val="00655ACD"/>
    <w:rsid w:val="0065611F"/>
    <w:rsid w:val="00656A92"/>
    <w:rsid w:val="00656DDE"/>
    <w:rsid w:val="00656E3C"/>
    <w:rsid w:val="006576CA"/>
    <w:rsid w:val="0066011D"/>
    <w:rsid w:val="006602A9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424"/>
    <w:rsid w:val="006834D6"/>
    <w:rsid w:val="00683ECE"/>
    <w:rsid w:val="00685892"/>
    <w:rsid w:val="00686B2C"/>
    <w:rsid w:val="00687116"/>
    <w:rsid w:val="00687BA5"/>
    <w:rsid w:val="006904B2"/>
    <w:rsid w:val="006905A9"/>
    <w:rsid w:val="0069067C"/>
    <w:rsid w:val="00691274"/>
    <w:rsid w:val="0069156D"/>
    <w:rsid w:val="0069160A"/>
    <w:rsid w:val="00691741"/>
    <w:rsid w:val="00693DB1"/>
    <w:rsid w:val="006950AE"/>
    <w:rsid w:val="00695126"/>
    <w:rsid w:val="006951A6"/>
    <w:rsid w:val="00695FC2"/>
    <w:rsid w:val="00696949"/>
    <w:rsid w:val="00696DE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2CD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DC1"/>
    <w:rsid w:val="006B2F21"/>
    <w:rsid w:val="006B305D"/>
    <w:rsid w:val="006B30FB"/>
    <w:rsid w:val="006B3B5C"/>
    <w:rsid w:val="006B40B9"/>
    <w:rsid w:val="006B4632"/>
    <w:rsid w:val="006B465E"/>
    <w:rsid w:val="006B50CF"/>
    <w:rsid w:val="006B5317"/>
    <w:rsid w:val="006B6E3D"/>
    <w:rsid w:val="006B717E"/>
    <w:rsid w:val="006B7B17"/>
    <w:rsid w:val="006B7C04"/>
    <w:rsid w:val="006C007F"/>
    <w:rsid w:val="006C03B8"/>
    <w:rsid w:val="006C0F0E"/>
    <w:rsid w:val="006C1AE8"/>
    <w:rsid w:val="006C232F"/>
    <w:rsid w:val="006C26EE"/>
    <w:rsid w:val="006C2B9A"/>
    <w:rsid w:val="006C2C11"/>
    <w:rsid w:val="006C2FE9"/>
    <w:rsid w:val="006C3882"/>
    <w:rsid w:val="006C4EF3"/>
    <w:rsid w:val="006C5EC9"/>
    <w:rsid w:val="006C6059"/>
    <w:rsid w:val="006C6DC1"/>
    <w:rsid w:val="006C6FA3"/>
    <w:rsid w:val="006C7522"/>
    <w:rsid w:val="006D0117"/>
    <w:rsid w:val="006D0376"/>
    <w:rsid w:val="006D07BD"/>
    <w:rsid w:val="006D1F3C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097"/>
    <w:rsid w:val="006E2288"/>
    <w:rsid w:val="006E268C"/>
    <w:rsid w:val="006E27EB"/>
    <w:rsid w:val="006E28B7"/>
    <w:rsid w:val="006E28C1"/>
    <w:rsid w:val="006E292F"/>
    <w:rsid w:val="006E2943"/>
    <w:rsid w:val="006E2DA0"/>
    <w:rsid w:val="006E3310"/>
    <w:rsid w:val="006E354A"/>
    <w:rsid w:val="006E4639"/>
    <w:rsid w:val="006E4E39"/>
    <w:rsid w:val="006E565E"/>
    <w:rsid w:val="006E5706"/>
    <w:rsid w:val="006E5A43"/>
    <w:rsid w:val="006E5C3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341D"/>
    <w:rsid w:val="006F36DE"/>
    <w:rsid w:val="006F3CDE"/>
    <w:rsid w:val="006F4107"/>
    <w:rsid w:val="006F58D4"/>
    <w:rsid w:val="006F5FC0"/>
    <w:rsid w:val="006F651E"/>
    <w:rsid w:val="006F7B2C"/>
    <w:rsid w:val="007014C6"/>
    <w:rsid w:val="0070162B"/>
    <w:rsid w:val="00701DCE"/>
    <w:rsid w:val="0070255B"/>
    <w:rsid w:val="00702FA4"/>
    <w:rsid w:val="0070346E"/>
    <w:rsid w:val="00703692"/>
    <w:rsid w:val="00703F40"/>
    <w:rsid w:val="00704EDB"/>
    <w:rsid w:val="00705702"/>
    <w:rsid w:val="00705832"/>
    <w:rsid w:val="00705C63"/>
    <w:rsid w:val="00705C6A"/>
    <w:rsid w:val="00705CCB"/>
    <w:rsid w:val="00706101"/>
    <w:rsid w:val="00707072"/>
    <w:rsid w:val="00707313"/>
    <w:rsid w:val="007075E3"/>
    <w:rsid w:val="00707D61"/>
    <w:rsid w:val="007106BB"/>
    <w:rsid w:val="007106E8"/>
    <w:rsid w:val="00710781"/>
    <w:rsid w:val="007110A6"/>
    <w:rsid w:val="007117A0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126D"/>
    <w:rsid w:val="007226C6"/>
    <w:rsid w:val="007227B2"/>
    <w:rsid w:val="0072442E"/>
    <w:rsid w:val="00724495"/>
    <w:rsid w:val="00724CFB"/>
    <w:rsid w:val="007265F0"/>
    <w:rsid w:val="0072663A"/>
    <w:rsid w:val="00726EA6"/>
    <w:rsid w:val="00727106"/>
    <w:rsid w:val="007271A6"/>
    <w:rsid w:val="00727208"/>
    <w:rsid w:val="00727680"/>
    <w:rsid w:val="00731E3E"/>
    <w:rsid w:val="007320B8"/>
    <w:rsid w:val="007329F2"/>
    <w:rsid w:val="00733C4C"/>
    <w:rsid w:val="007341A3"/>
    <w:rsid w:val="00734282"/>
    <w:rsid w:val="007348B1"/>
    <w:rsid w:val="00734AAF"/>
    <w:rsid w:val="00734CB5"/>
    <w:rsid w:val="00735621"/>
    <w:rsid w:val="007356E7"/>
    <w:rsid w:val="007362A6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C1"/>
    <w:rsid w:val="0075233F"/>
    <w:rsid w:val="00752CD4"/>
    <w:rsid w:val="00752FB3"/>
    <w:rsid w:val="0075331F"/>
    <w:rsid w:val="00753486"/>
    <w:rsid w:val="00754114"/>
    <w:rsid w:val="007543BC"/>
    <w:rsid w:val="007550B2"/>
    <w:rsid w:val="00756779"/>
    <w:rsid w:val="007571E1"/>
    <w:rsid w:val="007573DE"/>
    <w:rsid w:val="00757707"/>
    <w:rsid w:val="007604B2"/>
    <w:rsid w:val="007604D0"/>
    <w:rsid w:val="00760B4A"/>
    <w:rsid w:val="0076150A"/>
    <w:rsid w:val="00761B49"/>
    <w:rsid w:val="007622DB"/>
    <w:rsid w:val="0076299E"/>
    <w:rsid w:val="00762C02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5DF8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620"/>
    <w:rsid w:val="00786A31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1CB3"/>
    <w:rsid w:val="007A306F"/>
    <w:rsid w:val="007A321A"/>
    <w:rsid w:val="007A3CE3"/>
    <w:rsid w:val="007A4100"/>
    <w:rsid w:val="007A43A6"/>
    <w:rsid w:val="007A4693"/>
    <w:rsid w:val="007A58A6"/>
    <w:rsid w:val="007A5B38"/>
    <w:rsid w:val="007A5FBC"/>
    <w:rsid w:val="007A6180"/>
    <w:rsid w:val="007A6A52"/>
    <w:rsid w:val="007A79B2"/>
    <w:rsid w:val="007A7B4F"/>
    <w:rsid w:val="007B05BA"/>
    <w:rsid w:val="007B1A8E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97F"/>
    <w:rsid w:val="007C3AB9"/>
    <w:rsid w:val="007C3D18"/>
    <w:rsid w:val="007C4317"/>
    <w:rsid w:val="007C47AB"/>
    <w:rsid w:val="007C54AD"/>
    <w:rsid w:val="007C5E89"/>
    <w:rsid w:val="007C60BF"/>
    <w:rsid w:val="007C6A07"/>
    <w:rsid w:val="007C75A1"/>
    <w:rsid w:val="007C771D"/>
    <w:rsid w:val="007C77A5"/>
    <w:rsid w:val="007D04E5"/>
    <w:rsid w:val="007D09D8"/>
    <w:rsid w:val="007D3240"/>
    <w:rsid w:val="007D3E7E"/>
    <w:rsid w:val="007D3F0E"/>
    <w:rsid w:val="007D53AD"/>
    <w:rsid w:val="007D5901"/>
    <w:rsid w:val="007D5983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320C"/>
    <w:rsid w:val="007E4610"/>
    <w:rsid w:val="007E4715"/>
    <w:rsid w:val="007E47D9"/>
    <w:rsid w:val="007E4B43"/>
    <w:rsid w:val="007E4CB4"/>
    <w:rsid w:val="007E505B"/>
    <w:rsid w:val="007E567A"/>
    <w:rsid w:val="007E5C39"/>
    <w:rsid w:val="007E69CF"/>
    <w:rsid w:val="007E6BD7"/>
    <w:rsid w:val="007E6C01"/>
    <w:rsid w:val="007E6F7D"/>
    <w:rsid w:val="007E7091"/>
    <w:rsid w:val="007E7E02"/>
    <w:rsid w:val="007F00BD"/>
    <w:rsid w:val="007F0677"/>
    <w:rsid w:val="007F072E"/>
    <w:rsid w:val="007F13C4"/>
    <w:rsid w:val="007F2854"/>
    <w:rsid w:val="007F285D"/>
    <w:rsid w:val="007F3E43"/>
    <w:rsid w:val="007F4D97"/>
    <w:rsid w:val="007F54BC"/>
    <w:rsid w:val="007F6A23"/>
    <w:rsid w:val="007F75D5"/>
    <w:rsid w:val="00800863"/>
    <w:rsid w:val="00801ABE"/>
    <w:rsid w:val="00801B95"/>
    <w:rsid w:val="00801F6F"/>
    <w:rsid w:val="00802632"/>
    <w:rsid w:val="00802D70"/>
    <w:rsid w:val="00803122"/>
    <w:rsid w:val="008035D0"/>
    <w:rsid w:val="008035F7"/>
    <w:rsid w:val="00803A3C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1491"/>
    <w:rsid w:val="008226E3"/>
    <w:rsid w:val="00822C78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C16"/>
    <w:rsid w:val="00827D6F"/>
    <w:rsid w:val="00830090"/>
    <w:rsid w:val="00830EF3"/>
    <w:rsid w:val="00831570"/>
    <w:rsid w:val="008321B2"/>
    <w:rsid w:val="00834689"/>
    <w:rsid w:val="00834C09"/>
    <w:rsid w:val="0083513F"/>
    <w:rsid w:val="00835144"/>
    <w:rsid w:val="00835401"/>
    <w:rsid w:val="00835CB1"/>
    <w:rsid w:val="0083611C"/>
    <w:rsid w:val="008365BB"/>
    <w:rsid w:val="008370EA"/>
    <w:rsid w:val="0083717A"/>
    <w:rsid w:val="008376AC"/>
    <w:rsid w:val="008403CE"/>
    <w:rsid w:val="0084163D"/>
    <w:rsid w:val="00841803"/>
    <w:rsid w:val="0084233B"/>
    <w:rsid w:val="00842B72"/>
    <w:rsid w:val="00842EA5"/>
    <w:rsid w:val="008431F0"/>
    <w:rsid w:val="008432B0"/>
    <w:rsid w:val="00843BE1"/>
    <w:rsid w:val="00843E16"/>
    <w:rsid w:val="0084427E"/>
    <w:rsid w:val="00844337"/>
    <w:rsid w:val="008444E8"/>
    <w:rsid w:val="00844E80"/>
    <w:rsid w:val="00846FE7"/>
    <w:rsid w:val="00847472"/>
    <w:rsid w:val="0084762F"/>
    <w:rsid w:val="00847AD7"/>
    <w:rsid w:val="00850702"/>
    <w:rsid w:val="00850D54"/>
    <w:rsid w:val="008516B4"/>
    <w:rsid w:val="00851F2F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CEA"/>
    <w:rsid w:val="00860F05"/>
    <w:rsid w:val="00862B39"/>
    <w:rsid w:val="0086394F"/>
    <w:rsid w:val="008641C6"/>
    <w:rsid w:val="00865E18"/>
    <w:rsid w:val="00866BC0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3CEF"/>
    <w:rsid w:val="00874312"/>
    <w:rsid w:val="0087437C"/>
    <w:rsid w:val="008745F7"/>
    <w:rsid w:val="0087501D"/>
    <w:rsid w:val="00875394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405A"/>
    <w:rsid w:val="008859E6"/>
    <w:rsid w:val="00886491"/>
    <w:rsid w:val="0088649C"/>
    <w:rsid w:val="00886C30"/>
    <w:rsid w:val="008874AD"/>
    <w:rsid w:val="008917B3"/>
    <w:rsid w:val="00891D41"/>
    <w:rsid w:val="00891F4D"/>
    <w:rsid w:val="00892536"/>
    <w:rsid w:val="00893DFA"/>
    <w:rsid w:val="0089445F"/>
    <w:rsid w:val="00894A88"/>
    <w:rsid w:val="00894B5A"/>
    <w:rsid w:val="00895386"/>
    <w:rsid w:val="00895E3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120C"/>
    <w:rsid w:val="008B22B7"/>
    <w:rsid w:val="008B3400"/>
    <w:rsid w:val="008B34DF"/>
    <w:rsid w:val="008B3A9F"/>
    <w:rsid w:val="008B40CF"/>
    <w:rsid w:val="008B4AE9"/>
    <w:rsid w:val="008B51A0"/>
    <w:rsid w:val="008B5268"/>
    <w:rsid w:val="008B592A"/>
    <w:rsid w:val="008B770C"/>
    <w:rsid w:val="008B77E8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A2F"/>
    <w:rsid w:val="008D0E6C"/>
    <w:rsid w:val="008D10E2"/>
    <w:rsid w:val="008D2BA4"/>
    <w:rsid w:val="008D34F1"/>
    <w:rsid w:val="008D39D8"/>
    <w:rsid w:val="008D412E"/>
    <w:rsid w:val="008D4254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65AE"/>
    <w:rsid w:val="008E6A0E"/>
    <w:rsid w:val="008E7065"/>
    <w:rsid w:val="008E72EF"/>
    <w:rsid w:val="008E7345"/>
    <w:rsid w:val="008F026D"/>
    <w:rsid w:val="008F0EA2"/>
    <w:rsid w:val="008F109F"/>
    <w:rsid w:val="008F1230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8E1"/>
    <w:rsid w:val="008F733B"/>
    <w:rsid w:val="008F7E1E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B8C"/>
    <w:rsid w:val="00904CFD"/>
    <w:rsid w:val="00904F69"/>
    <w:rsid w:val="009053AA"/>
    <w:rsid w:val="00905480"/>
    <w:rsid w:val="00905A2A"/>
    <w:rsid w:val="00906115"/>
    <w:rsid w:val="0090621A"/>
    <w:rsid w:val="00906939"/>
    <w:rsid w:val="00906E8B"/>
    <w:rsid w:val="00906F77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BF2"/>
    <w:rsid w:val="00921B8B"/>
    <w:rsid w:val="00921CB0"/>
    <w:rsid w:val="00921CB2"/>
    <w:rsid w:val="00922010"/>
    <w:rsid w:val="00922182"/>
    <w:rsid w:val="00922605"/>
    <w:rsid w:val="00922682"/>
    <w:rsid w:val="00922862"/>
    <w:rsid w:val="00923793"/>
    <w:rsid w:val="00923D9F"/>
    <w:rsid w:val="0092452F"/>
    <w:rsid w:val="009245A3"/>
    <w:rsid w:val="009246C5"/>
    <w:rsid w:val="00924DC4"/>
    <w:rsid w:val="00925693"/>
    <w:rsid w:val="0092653C"/>
    <w:rsid w:val="00927EEC"/>
    <w:rsid w:val="00930CC5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D8C"/>
    <w:rsid w:val="00936526"/>
    <w:rsid w:val="0093655D"/>
    <w:rsid w:val="009368F3"/>
    <w:rsid w:val="00936C4A"/>
    <w:rsid w:val="00936EEB"/>
    <w:rsid w:val="00940AFF"/>
    <w:rsid w:val="00940CCD"/>
    <w:rsid w:val="00941636"/>
    <w:rsid w:val="00942F42"/>
    <w:rsid w:val="009431A5"/>
    <w:rsid w:val="0094364B"/>
    <w:rsid w:val="00943742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7713"/>
    <w:rsid w:val="00947990"/>
    <w:rsid w:val="009479AA"/>
    <w:rsid w:val="00947DDD"/>
    <w:rsid w:val="00950953"/>
    <w:rsid w:val="00950DE7"/>
    <w:rsid w:val="00952528"/>
    <w:rsid w:val="0095273A"/>
    <w:rsid w:val="00952A24"/>
    <w:rsid w:val="00953920"/>
    <w:rsid w:val="00953D47"/>
    <w:rsid w:val="00954B20"/>
    <w:rsid w:val="0095532E"/>
    <w:rsid w:val="0095546E"/>
    <w:rsid w:val="00955DDD"/>
    <w:rsid w:val="0095681E"/>
    <w:rsid w:val="009572D4"/>
    <w:rsid w:val="0096054B"/>
    <w:rsid w:val="00960FAA"/>
    <w:rsid w:val="00960FE3"/>
    <w:rsid w:val="00961091"/>
    <w:rsid w:val="009614AE"/>
    <w:rsid w:val="00961921"/>
    <w:rsid w:val="009621AF"/>
    <w:rsid w:val="009623D7"/>
    <w:rsid w:val="0096260D"/>
    <w:rsid w:val="00962788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169"/>
    <w:rsid w:val="00966833"/>
    <w:rsid w:val="00967713"/>
    <w:rsid w:val="009700F2"/>
    <w:rsid w:val="00970E18"/>
    <w:rsid w:val="00971F08"/>
    <w:rsid w:val="0097311C"/>
    <w:rsid w:val="00973C34"/>
    <w:rsid w:val="0097493A"/>
    <w:rsid w:val="00974DB1"/>
    <w:rsid w:val="009750F2"/>
    <w:rsid w:val="0097588F"/>
    <w:rsid w:val="00975F5D"/>
    <w:rsid w:val="0097603D"/>
    <w:rsid w:val="00976406"/>
    <w:rsid w:val="00976949"/>
    <w:rsid w:val="009770F2"/>
    <w:rsid w:val="00977F87"/>
    <w:rsid w:val="00980092"/>
    <w:rsid w:val="00980321"/>
    <w:rsid w:val="00980477"/>
    <w:rsid w:val="009815E8"/>
    <w:rsid w:val="00982379"/>
    <w:rsid w:val="0098272F"/>
    <w:rsid w:val="00982946"/>
    <w:rsid w:val="00982BBC"/>
    <w:rsid w:val="009839A9"/>
    <w:rsid w:val="009839B1"/>
    <w:rsid w:val="00985253"/>
    <w:rsid w:val="009853B3"/>
    <w:rsid w:val="009853CE"/>
    <w:rsid w:val="00985BFD"/>
    <w:rsid w:val="00986196"/>
    <w:rsid w:val="009879B6"/>
    <w:rsid w:val="00987A9D"/>
    <w:rsid w:val="00987A9E"/>
    <w:rsid w:val="00990630"/>
    <w:rsid w:val="00990E55"/>
    <w:rsid w:val="00990F81"/>
    <w:rsid w:val="00991761"/>
    <w:rsid w:val="00991E2E"/>
    <w:rsid w:val="00992BB6"/>
    <w:rsid w:val="0099391E"/>
    <w:rsid w:val="00994740"/>
    <w:rsid w:val="00994DCA"/>
    <w:rsid w:val="009960EC"/>
    <w:rsid w:val="0099683A"/>
    <w:rsid w:val="009970DD"/>
    <w:rsid w:val="00997639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6E58"/>
    <w:rsid w:val="009A7113"/>
    <w:rsid w:val="009A7E55"/>
    <w:rsid w:val="009B1729"/>
    <w:rsid w:val="009B1F1D"/>
    <w:rsid w:val="009B1F30"/>
    <w:rsid w:val="009B200F"/>
    <w:rsid w:val="009B2162"/>
    <w:rsid w:val="009B2CBC"/>
    <w:rsid w:val="009B3AC2"/>
    <w:rsid w:val="009B41EE"/>
    <w:rsid w:val="009B48FF"/>
    <w:rsid w:val="009B4DF4"/>
    <w:rsid w:val="009B564E"/>
    <w:rsid w:val="009B5FF0"/>
    <w:rsid w:val="009B6325"/>
    <w:rsid w:val="009B676F"/>
    <w:rsid w:val="009B68C0"/>
    <w:rsid w:val="009B6CA6"/>
    <w:rsid w:val="009B7342"/>
    <w:rsid w:val="009B7E87"/>
    <w:rsid w:val="009C0021"/>
    <w:rsid w:val="009C03DD"/>
    <w:rsid w:val="009C0424"/>
    <w:rsid w:val="009C0440"/>
    <w:rsid w:val="009C15AF"/>
    <w:rsid w:val="009C21AC"/>
    <w:rsid w:val="009C2721"/>
    <w:rsid w:val="009C2CD4"/>
    <w:rsid w:val="009C403E"/>
    <w:rsid w:val="009C409A"/>
    <w:rsid w:val="009C5674"/>
    <w:rsid w:val="009C6832"/>
    <w:rsid w:val="009C7042"/>
    <w:rsid w:val="009C7566"/>
    <w:rsid w:val="009C776C"/>
    <w:rsid w:val="009D004D"/>
    <w:rsid w:val="009D07D5"/>
    <w:rsid w:val="009D10E5"/>
    <w:rsid w:val="009D1F11"/>
    <w:rsid w:val="009D3180"/>
    <w:rsid w:val="009D322D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0E79"/>
    <w:rsid w:val="009E14E0"/>
    <w:rsid w:val="009E1A93"/>
    <w:rsid w:val="009E1CED"/>
    <w:rsid w:val="009E2B48"/>
    <w:rsid w:val="009E32D2"/>
    <w:rsid w:val="009E35DB"/>
    <w:rsid w:val="009E3ACB"/>
    <w:rsid w:val="009E3D7F"/>
    <w:rsid w:val="009E462F"/>
    <w:rsid w:val="009E47A3"/>
    <w:rsid w:val="009E4C4C"/>
    <w:rsid w:val="009E53F8"/>
    <w:rsid w:val="009E581A"/>
    <w:rsid w:val="009E5E2B"/>
    <w:rsid w:val="009E60D8"/>
    <w:rsid w:val="009E6DFA"/>
    <w:rsid w:val="009F0157"/>
    <w:rsid w:val="009F01EA"/>
    <w:rsid w:val="009F0444"/>
    <w:rsid w:val="009F08F3"/>
    <w:rsid w:val="009F0C99"/>
    <w:rsid w:val="009F1495"/>
    <w:rsid w:val="009F1E46"/>
    <w:rsid w:val="009F2D96"/>
    <w:rsid w:val="009F344F"/>
    <w:rsid w:val="009F3D66"/>
    <w:rsid w:val="009F45F8"/>
    <w:rsid w:val="009F53E2"/>
    <w:rsid w:val="009F549A"/>
    <w:rsid w:val="009F582B"/>
    <w:rsid w:val="009F642B"/>
    <w:rsid w:val="009F77B7"/>
    <w:rsid w:val="009F7927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618"/>
    <w:rsid w:val="00A048A8"/>
    <w:rsid w:val="00A04A03"/>
    <w:rsid w:val="00A04F49"/>
    <w:rsid w:val="00A0512B"/>
    <w:rsid w:val="00A05A89"/>
    <w:rsid w:val="00A0644C"/>
    <w:rsid w:val="00A07A06"/>
    <w:rsid w:val="00A10CD9"/>
    <w:rsid w:val="00A10E3A"/>
    <w:rsid w:val="00A118EF"/>
    <w:rsid w:val="00A125D4"/>
    <w:rsid w:val="00A1344C"/>
    <w:rsid w:val="00A13BF6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5F6B"/>
    <w:rsid w:val="00A169AF"/>
    <w:rsid w:val="00A16C61"/>
    <w:rsid w:val="00A16CFD"/>
    <w:rsid w:val="00A16FA2"/>
    <w:rsid w:val="00A17A20"/>
    <w:rsid w:val="00A17B51"/>
    <w:rsid w:val="00A17F63"/>
    <w:rsid w:val="00A20F13"/>
    <w:rsid w:val="00A2193B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4781"/>
    <w:rsid w:val="00A4530E"/>
    <w:rsid w:val="00A4597C"/>
    <w:rsid w:val="00A45B74"/>
    <w:rsid w:val="00A45DE8"/>
    <w:rsid w:val="00A45F58"/>
    <w:rsid w:val="00A46CBD"/>
    <w:rsid w:val="00A4713F"/>
    <w:rsid w:val="00A47318"/>
    <w:rsid w:val="00A47DDB"/>
    <w:rsid w:val="00A50D5F"/>
    <w:rsid w:val="00A52CC1"/>
    <w:rsid w:val="00A52E1D"/>
    <w:rsid w:val="00A533EC"/>
    <w:rsid w:val="00A5342B"/>
    <w:rsid w:val="00A54346"/>
    <w:rsid w:val="00A54F53"/>
    <w:rsid w:val="00A55278"/>
    <w:rsid w:val="00A55B8E"/>
    <w:rsid w:val="00A566D4"/>
    <w:rsid w:val="00A57667"/>
    <w:rsid w:val="00A57FE0"/>
    <w:rsid w:val="00A60BCB"/>
    <w:rsid w:val="00A60E74"/>
    <w:rsid w:val="00A61339"/>
    <w:rsid w:val="00A61499"/>
    <w:rsid w:val="00A625DF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EDE"/>
    <w:rsid w:val="00A7402E"/>
    <w:rsid w:val="00A748C7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92273"/>
    <w:rsid w:val="00A92879"/>
    <w:rsid w:val="00A93AE5"/>
    <w:rsid w:val="00A93AE9"/>
    <w:rsid w:val="00A9433C"/>
    <w:rsid w:val="00A9442A"/>
    <w:rsid w:val="00A94F4B"/>
    <w:rsid w:val="00A9587F"/>
    <w:rsid w:val="00A95A9F"/>
    <w:rsid w:val="00A96EA4"/>
    <w:rsid w:val="00AA016F"/>
    <w:rsid w:val="00AA0313"/>
    <w:rsid w:val="00AA158C"/>
    <w:rsid w:val="00AA1ED6"/>
    <w:rsid w:val="00AA2151"/>
    <w:rsid w:val="00AA2A52"/>
    <w:rsid w:val="00AA3140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DFF"/>
    <w:rsid w:val="00AB4AB8"/>
    <w:rsid w:val="00AB592D"/>
    <w:rsid w:val="00AB6314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6321"/>
    <w:rsid w:val="00AC7789"/>
    <w:rsid w:val="00AC7F79"/>
    <w:rsid w:val="00AD0AA3"/>
    <w:rsid w:val="00AD0D33"/>
    <w:rsid w:val="00AD0E8E"/>
    <w:rsid w:val="00AD2643"/>
    <w:rsid w:val="00AD2D81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7B8"/>
    <w:rsid w:val="00AE2871"/>
    <w:rsid w:val="00AE2FEB"/>
    <w:rsid w:val="00AE40E0"/>
    <w:rsid w:val="00AE45FC"/>
    <w:rsid w:val="00AE4DBA"/>
    <w:rsid w:val="00AE4F07"/>
    <w:rsid w:val="00AE5B8D"/>
    <w:rsid w:val="00AE6B3A"/>
    <w:rsid w:val="00AE6DB7"/>
    <w:rsid w:val="00AE70A8"/>
    <w:rsid w:val="00AE7823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672F"/>
    <w:rsid w:val="00AF6A46"/>
    <w:rsid w:val="00AF6C65"/>
    <w:rsid w:val="00B006FE"/>
    <w:rsid w:val="00B007CB"/>
    <w:rsid w:val="00B00F1E"/>
    <w:rsid w:val="00B01032"/>
    <w:rsid w:val="00B019B2"/>
    <w:rsid w:val="00B01EA9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440"/>
    <w:rsid w:val="00B1388E"/>
    <w:rsid w:val="00B14355"/>
    <w:rsid w:val="00B148B7"/>
    <w:rsid w:val="00B157F9"/>
    <w:rsid w:val="00B15BBE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2E70"/>
    <w:rsid w:val="00B23F9B"/>
    <w:rsid w:val="00B2429A"/>
    <w:rsid w:val="00B2568A"/>
    <w:rsid w:val="00B25851"/>
    <w:rsid w:val="00B25ACD"/>
    <w:rsid w:val="00B263CC"/>
    <w:rsid w:val="00B2756A"/>
    <w:rsid w:val="00B2763F"/>
    <w:rsid w:val="00B278F9"/>
    <w:rsid w:val="00B279B0"/>
    <w:rsid w:val="00B27AAC"/>
    <w:rsid w:val="00B30929"/>
    <w:rsid w:val="00B31806"/>
    <w:rsid w:val="00B36A76"/>
    <w:rsid w:val="00B36F5B"/>
    <w:rsid w:val="00B372AA"/>
    <w:rsid w:val="00B3745E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7766"/>
    <w:rsid w:val="00B47F56"/>
    <w:rsid w:val="00B50111"/>
    <w:rsid w:val="00B50C22"/>
    <w:rsid w:val="00B510C9"/>
    <w:rsid w:val="00B51A4F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7202"/>
    <w:rsid w:val="00B57B02"/>
    <w:rsid w:val="00B61E32"/>
    <w:rsid w:val="00B63281"/>
    <w:rsid w:val="00B63870"/>
    <w:rsid w:val="00B63DCF"/>
    <w:rsid w:val="00B64D44"/>
    <w:rsid w:val="00B65120"/>
    <w:rsid w:val="00B6606B"/>
    <w:rsid w:val="00B664C7"/>
    <w:rsid w:val="00B66F18"/>
    <w:rsid w:val="00B67F1E"/>
    <w:rsid w:val="00B700A7"/>
    <w:rsid w:val="00B735BB"/>
    <w:rsid w:val="00B739B6"/>
    <w:rsid w:val="00B739F6"/>
    <w:rsid w:val="00B73B3D"/>
    <w:rsid w:val="00B74C0C"/>
    <w:rsid w:val="00B74EEC"/>
    <w:rsid w:val="00B7508A"/>
    <w:rsid w:val="00B750EF"/>
    <w:rsid w:val="00B759CA"/>
    <w:rsid w:val="00B75A51"/>
    <w:rsid w:val="00B75C45"/>
    <w:rsid w:val="00B761E0"/>
    <w:rsid w:val="00B769D8"/>
    <w:rsid w:val="00B77D05"/>
    <w:rsid w:val="00B77E1D"/>
    <w:rsid w:val="00B8037C"/>
    <w:rsid w:val="00B80E07"/>
    <w:rsid w:val="00B81A6C"/>
    <w:rsid w:val="00B81B35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31F"/>
    <w:rsid w:val="00B929E5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64E4"/>
    <w:rsid w:val="00BB7628"/>
    <w:rsid w:val="00BB792A"/>
    <w:rsid w:val="00BC0613"/>
    <w:rsid w:val="00BC0FDC"/>
    <w:rsid w:val="00BC1627"/>
    <w:rsid w:val="00BC1E1E"/>
    <w:rsid w:val="00BC3053"/>
    <w:rsid w:val="00BC324D"/>
    <w:rsid w:val="00BC413C"/>
    <w:rsid w:val="00BC41F8"/>
    <w:rsid w:val="00BC4D2E"/>
    <w:rsid w:val="00BC53ED"/>
    <w:rsid w:val="00BC6423"/>
    <w:rsid w:val="00BC7382"/>
    <w:rsid w:val="00BC73E1"/>
    <w:rsid w:val="00BD31C7"/>
    <w:rsid w:val="00BD48AC"/>
    <w:rsid w:val="00BD598E"/>
    <w:rsid w:val="00BD5A79"/>
    <w:rsid w:val="00BD5F1A"/>
    <w:rsid w:val="00BD6758"/>
    <w:rsid w:val="00BD6A57"/>
    <w:rsid w:val="00BD6C50"/>
    <w:rsid w:val="00BD7106"/>
    <w:rsid w:val="00BD795A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E2F"/>
    <w:rsid w:val="00C050DB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0D29"/>
    <w:rsid w:val="00C115EC"/>
    <w:rsid w:val="00C11DC8"/>
    <w:rsid w:val="00C12107"/>
    <w:rsid w:val="00C1295A"/>
    <w:rsid w:val="00C12E87"/>
    <w:rsid w:val="00C1376B"/>
    <w:rsid w:val="00C13A4B"/>
    <w:rsid w:val="00C14319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0AE0"/>
    <w:rsid w:val="00C31387"/>
    <w:rsid w:val="00C32D47"/>
    <w:rsid w:val="00C339E4"/>
    <w:rsid w:val="00C33B33"/>
    <w:rsid w:val="00C33DD3"/>
    <w:rsid w:val="00C34ED6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0BA7"/>
    <w:rsid w:val="00C40C40"/>
    <w:rsid w:val="00C41794"/>
    <w:rsid w:val="00C42DA2"/>
    <w:rsid w:val="00C4445A"/>
    <w:rsid w:val="00C4451C"/>
    <w:rsid w:val="00C44D76"/>
    <w:rsid w:val="00C469B5"/>
    <w:rsid w:val="00C46B05"/>
    <w:rsid w:val="00C46E88"/>
    <w:rsid w:val="00C4762D"/>
    <w:rsid w:val="00C4763C"/>
    <w:rsid w:val="00C47E05"/>
    <w:rsid w:val="00C47FAC"/>
    <w:rsid w:val="00C47FDC"/>
    <w:rsid w:val="00C50C1A"/>
    <w:rsid w:val="00C50DE5"/>
    <w:rsid w:val="00C51E75"/>
    <w:rsid w:val="00C525E5"/>
    <w:rsid w:val="00C5343E"/>
    <w:rsid w:val="00C541C4"/>
    <w:rsid w:val="00C54995"/>
    <w:rsid w:val="00C54D41"/>
    <w:rsid w:val="00C55C18"/>
    <w:rsid w:val="00C55CF9"/>
    <w:rsid w:val="00C5636C"/>
    <w:rsid w:val="00C56E6D"/>
    <w:rsid w:val="00C6065A"/>
    <w:rsid w:val="00C60783"/>
    <w:rsid w:val="00C60CBA"/>
    <w:rsid w:val="00C62371"/>
    <w:rsid w:val="00C62558"/>
    <w:rsid w:val="00C643A2"/>
    <w:rsid w:val="00C64644"/>
    <w:rsid w:val="00C64672"/>
    <w:rsid w:val="00C64B37"/>
    <w:rsid w:val="00C6504B"/>
    <w:rsid w:val="00C65D68"/>
    <w:rsid w:val="00C65F45"/>
    <w:rsid w:val="00C66398"/>
    <w:rsid w:val="00C6669A"/>
    <w:rsid w:val="00C66725"/>
    <w:rsid w:val="00C66B9E"/>
    <w:rsid w:val="00C67823"/>
    <w:rsid w:val="00C67F02"/>
    <w:rsid w:val="00C70697"/>
    <w:rsid w:val="00C719F4"/>
    <w:rsid w:val="00C71F71"/>
    <w:rsid w:val="00C72EF4"/>
    <w:rsid w:val="00C73202"/>
    <w:rsid w:val="00C73B01"/>
    <w:rsid w:val="00C73FA8"/>
    <w:rsid w:val="00C7468E"/>
    <w:rsid w:val="00C750F9"/>
    <w:rsid w:val="00C75D2F"/>
    <w:rsid w:val="00C75E8F"/>
    <w:rsid w:val="00C767BE"/>
    <w:rsid w:val="00C76C32"/>
    <w:rsid w:val="00C76E3C"/>
    <w:rsid w:val="00C8034E"/>
    <w:rsid w:val="00C80DD7"/>
    <w:rsid w:val="00C81568"/>
    <w:rsid w:val="00C82FFD"/>
    <w:rsid w:val="00C83B70"/>
    <w:rsid w:val="00C8407B"/>
    <w:rsid w:val="00C840F3"/>
    <w:rsid w:val="00C84A6E"/>
    <w:rsid w:val="00C856A0"/>
    <w:rsid w:val="00C86967"/>
    <w:rsid w:val="00C86E99"/>
    <w:rsid w:val="00C87109"/>
    <w:rsid w:val="00C87DDA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975"/>
    <w:rsid w:val="00CC4C8F"/>
    <w:rsid w:val="00CC50D1"/>
    <w:rsid w:val="00CC5121"/>
    <w:rsid w:val="00CC5ADA"/>
    <w:rsid w:val="00CC6F40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2AE5"/>
    <w:rsid w:val="00CE33DE"/>
    <w:rsid w:val="00CE467F"/>
    <w:rsid w:val="00CE540B"/>
    <w:rsid w:val="00CE6347"/>
    <w:rsid w:val="00CE65A7"/>
    <w:rsid w:val="00CE6A98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8DA"/>
    <w:rsid w:val="00CF26E5"/>
    <w:rsid w:val="00CF2B60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523"/>
    <w:rsid w:val="00D049E2"/>
    <w:rsid w:val="00D0509F"/>
    <w:rsid w:val="00D068D0"/>
    <w:rsid w:val="00D06D6F"/>
    <w:rsid w:val="00D07BA9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1EE"/>
    <w:rsid w:val="00D13E4E"/>
    <w:rsid w:val="00D15413"/>
    <w:rsid w:val="00D1594B"/>
    <w:rsid w:val="00D15B46"/>
    <w:rsid w:val="00D160CC"/>
    <w:rsid w:val="00D16613"/>
    <w:rsid w:val="00D16BBB"/>
    <w:rsid w:val="00D1718B"/>
    <w:rsid w:val="00D171A0"/>
    <w:rsid w:val="00D21E21"/>
    <w:rsid w:val="00D22B56"/>
    <w:rsid w:val="00D239A7"/>
    <w:rsid w:val="00D23CF9"/>
    <w:rsid w:val="00D23F47"/>
    <w:rsid w:val="00D2446A"/>
    <w:rsid w:val="00D246ED"/>
    <w:rsid w:val="00D24C1C"/>
    <w:rsid w:val="00D25A53"/>
    <w:rsid w:val="00D25B71"/>
    <w:rsid w:val="00D27209"/>
    <w:rsid w:val="00D27A0B"/>
    <w:rsid w:val="00D27B0C"/>
    <w:rsid w:val="00D30F95"/>
    <w:rsid w:val="00D311D4"/>
    <w:rsid w:val="00D32571"/>
    <w:rsid w:val="00D325DB"/>
    <w:rsid w:val="00D326B7"/>
    <w:rsid w:val="00D3338B"/>
    <w:rsid w:val="00D34033"/>
    <w:rsid w:val="00D34880"/>
    <w:rsid w:val="00D36309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5D02"/>
    <w:rsid w:val="00D46757"/>
    <w:rsid w:val="00D509CA"/>
    <w:rsid w:val="00D51E3A"/>
    <w:rsid w:val="00D546FF"/>
    <w:rsid w:val="00D54791"/>
    <w:rsid w:val="00D54AA7"/>
    <w:rsid w:val="00D54B16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0F61"/>
    <w:rsid w:val="00D61AF5"/>
    <w:rsid w:val="00D6264C"/>
    <w:rsid w:val="00D62725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848"/>
    <w:rsid w:val="00D66B36"/>
    <w:rsid w:val="00D66E89"/>
    <w:rsid w:val="00D66E8D"/>
    <w:rsid w:val="00D67C53"/>
    <w:rsid w:val="00D67CC1"/>
    <w:rsid w:val="00D67D01"/>
    <w:rsid w:val="00D708B0"/>
    <w:rsid w:val="00D71482"/>
    <w:rsid w:val="00D71678"/>
    <w:rsid w:val="00D718DE"/>
    <w:rsid w:val="00D71D0A"/>
    <w:rsid w:val="00D72CCE"/>
    <w:rsid w:val="00D72D24"/>
    <w:rsid w:val="00D7321B"/>
    <w:rsid w:val="00D73488"/>
    <w:rsid w:val="00D73D8A"/>
    <w:rsid w:val="00D75427"/>
    <w:rsid w:val="00D756B6"/>
    <w:rsid w:val="00D75EA7"/>
    <w:rsid w:val="00D77820"/>
    <w:rsid w:val="00D77B1D"/>
    <w:rsid w:val="00D77E4A"/>
    <w:rsid w:val="00D8021F"/>
    <w:rsid w:val="00D802AD"/>
    <w:rsid w:val="00D80383"/>
    <w:rsid w:val="00D80D8D"/>
    <w:rsid w:val="00D8102F"/>
    <w:rsid w:val="00D813ED"/>
    <w:rsid w:val="00D8168B"/>
    <w:rsid w:val="00D823C6"/>
    <w:rsid w:val="00D8260F"/>
    <w:rsid w:val="00D827F5"/>
    <w:rsid w:val="00D82A76"/>
    <w:rsid w:val="00D82DF7"/>
    <w:rsid w:val="00D83169"/>
    <w:rsid w:val="00D834FD"/>
    <w:rsid w:val="00D83594"/>
    <w:rsid w:val="00D83A16"/>
    <w:rsid w:val="00D84553"/>
    <w:rsid w:val="00D848E6"/>
    <w:rsid w:val="00D84C46"/>
    <w:rsid w:val="00D85A9A"/>
    <w:rsid w:val="00D85B4C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7A7"/>
    <w:rsid w:val="00D94C35"/>
    <w:rsid w:val="00D94E97"/>
    <w:rsid w:val="00D95501"/>
    <w:rsid w:val="00DA04FC"/>
    <w:rsid w:val="00DA0F2F"/>
    <w:rsid w:val="00DA1CF0"/>
    <w:rsid w:val="00DA2184"/>
    <w:rsid w:val="00DA24D7"/>
    <w:rsid w:val="00DA2BE2"/>
    <w:rsid w:val="00DA305E"/>
    <w:rsid w:val="00DA3C72"/>
    <w:rsid w:val="00DA503B"/>
    <w:rsid w:val="00DA5417"/>
    <w:rsid w:val="00DA56E8"/>
    <w:rsid w:val="00DA59C5"/>
    <w:rsid w:val="00DA6B7A"/>
    <w:rsid w:val="00DB0A9F"/>
    <w:rsid w:val="00DB202F"/>
    <w:rsid w:val="00DB3535"/>
    <w:rsid w:val="00DB377D"/>
    <w:rsid w:val="00DB4C35"/>
    <w:rsid w:val="00DB50CE"/>
    <w:rsid w:val="00DB5A1C"/>
    <w:rsid w:val="00DB6164"/>
    <w:rsid w:val="00DB619E"/>
    <w:rsid w:val="00DB7696"/>
    <w:rsid w:val="00DB7AF6"/>
    <w:rsid w:val="00DB7C92"/>
    <w:rsid w:val="00DC05B0"/>
    <w:rsid w:val="00DC0722"/>
    <w:rsid w:val="00DC1EBB"/>
    <w:rsid w:val="00DC2080"/>
    <w:rsid w:val="00DC20F4"/>
    <w:rsid w:val="00DC2D36"/>
    <w:rsid w:val="00DC2D47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D0762"/>
    <w:rsid w:val="00DD0CB7"/>
    <w:rsid w:val="00DD14C5"/>
    <w:rsid w:val="00DD2D4B"/>
    <w:rsid w:val="00DD42D8"/>
    <w:rsid w:val="00DD44D4"/>
    <w:rsid w:val="00DE2047"/>
    <w:rsid w:val="00DE2AD4"/>
    <w:rsid w:val="00DE2CF2"/>
    <w:rsid w:val="00DE3228"/>
    <w:rsid w:val="00DE394D"/>
    <w:rsid w:val="00DE47A5"/>
    <w:rsid w:val="00DE5531"/>
    <w:rsid w:val="00DE5608"/>
    <w:rsid w:val="00DE58D0"/>
    <w:rsid w:val="00DE5FF8"/>
    <w:rsid w:val="00DE654F"/>
    <w:rsid w:val="00DE71FD"/>
    <w:rsid w:val="00DE7565"/>
    <w:rsid w:val="00DE78AC"/>
    <w:rsid w:val="00DF0B6E"/>
    <w:rsid w:val="00DF0C86"/>
    <w:rsid w:val="00DF15E0"/>
    <w:rsid w:val="00DF2631"/>
    <w:rsid w:val="00DF28E5"/>
    <w:rsid w:val="00DF37A0"/>
    <w:rsid w:val="00DF4D3E"/>
    <w:rsid w:val="00DF64DB"/>
    <w:rsid w:val="00DF69E1"/>
    <w:rsid w:val="00DF6E1C"/>
    <w:rsid w:val="00DF7E26"/>
    <w:rsid w:val="00DF7F5C"/>
    <w:rsid w:val="00E00056"/>
    <w:rsid w:val="00E00149"/>
    <w:rsid w:val="00E01348"/>
    <w:rsid w:val="00E02B5E"/>
    <w:rsid w:val="00E02C39"/>
    <w:rsid w:val="00E02CB1"/>
    <w:rsid w:val="00E04905"/>
    <w:rsid w:val="00E05C7A"/>
    <w:rsid w:val="00E0643B"/>
    <w:rsid w:val="00E06952"/>
    <w:rsid w:val="00E07A2A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66DD"/>
    <w:rsid w:val="00E16703"/>
    <w:rsid w:val="00E16EA7"/>
    <w:rsid w:val="00E17FA2"/>
    <w:rsid w:val="00E20D4E"/>
    <w:rsid w:val="00E2136F"/>
    <w:rsid w:val="00E22330"/>
    <w:rsid w:val="00E231AE"/>
    <w:rsid w:val="00E23823"/>
    <w:rsid w:val="00E25282"/>
    <w:rsid w:val="00E2584F"/>
    <w:rsid w:val="00E25AEF"/>
    <w:rsid w:val="00E2608B"/>
    <w:rsid w:val="00E260C3"/>
    <w:rsid w:val="00E26441"/>
    <w:rsid w:val="00E26C16"/>
    <w:rsid w:val="00E27333"/>
    <w:rsid w:val="00E27C3E"/>
    <w:rsid w:val="00E27DD2"/>
    <w:rsid w:val="00E301E3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40A56"/>
    <w:rsid w:val="00E40B35"/>
    <w:rsid w:val="00E4181E"/>
    <w:rsid w:val="00E41A6D"/>
    <w:rsid w:val="00E41ECE"/>
    <w:rsid w:val="00E42604"/>
    <w:rsid w:val="00E44305"/>
    <w:rsid w:val="00E446F1"/>
    <w:rsid w:val="00E44C4C"/>
    <w:rsid w:val="00E450B6"/>
    <w:rsid w:val="00E45151"/>
    <w:rsid w:val="00E460B2"/>
    <w:rsid w:val="00E46886"/>
    <w:rsid w:val="00E471D8"/>
    <w:rsid w:val="00E47A10"/>
    <w:rsid w:val="00E47AEF"/>
    <w:rsid w:val="00E50C00"/>
    <w:rsid w:val="00E51519"/>
    <w:rsid w:val="00E52838"/>
    <w:rsid w:val="00E53B75"/>
    <w:rsid w:val="00E5400A"/>
    <w:rsid w:val="00E5440E"/>
    <w:rsid w:val="00E544E8"/>
    <w:rsid w:val="00E54E3B"/>
    <w:rsid w:val="00E551EE"/>
    <w:rsid w:val="00E56109"/>
    <w:rsid w:val="00E56185"/>
    <w:rsid w:val="00E56701"/>
    <w:rsid w:val="00E5689D"/>
    <w:rsid w:val="00E56B9C"/>
    <w:rsid w:val="00E574EE"/>
    <w:rsid w:val="00E57565"/>
    <w:rsid w:val="00E576EF"/>
    <w:rsid w:val="00E609FB"/>
    <w:rsid w:val="00E61003"/>
    <w:rsid w:val="00E61129"/>
    <w:rsid w:val="00E63838"/>
    <w:rsid w:val="00E63D05"/>
    <w:rsid w:val="00E64434"/>
    <w:rsid w:val="00E64B80"/>
    <w:rsid w:val="00E652A0"/>
    <w:rsid w:val="00E6582A"/>
    <w:rsid w:val="00E678F9"/>
    <w:rsid w:val="00E67C51"/>
    <w:rsid w:val="00E70138"/>
    <w:rsid w:val="00E707F9"/>
    <w:rsid w:val="00E709FB"/>
    <w:rsid w:val="00E7166B"/>
    <w:rsid w:val="00E716C2"/>
    <w:rsid w:val="00E72284"/>
    <w:rsid w:val="00E72EFC"/>
    <w:rsid w:val="00E73828"/>
    <w:rsid w:val="00E73DFE"/>
    <w:rsid w:val="00E74D51"/>
    <w:rsid w:val="00E7523A"/>
    <w:rsid w:val="00E758EC"/>
    <w:rsid w:val="00E763EC"/>
    <w:rsid w:val="00E7685D"/>
    <w:rsid w:val="00E76968"/>
    <w:rsid w:val="00E76DB7"/>
    <w:rsid w:val="00E76E65"/>
    <w:rsid w:val="00E77F4A"/>
    <w:rsid w:val="00E80840"/>
    <w:rsid w:val="00E80B4C"/>
    <w:rsid w:val="00E8234C"/>
    <w:rsid w:val="00E82911"/>
    <w:rsid w:val="00E82A29"/>
    <w:rsid w:val="00E839BD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F9"/>
    <w:rsid w:val="00E91C60"/>
    <w:rsid w:val="00E9245B"/>
    <w:rsid w:val="00E92908"/>
    <w:rsid w:val="00E9291C"/>
    <w:rsid w:val="00E92946"/>
    <w:rsid w:val="00E93117"/>
    <w:rsid w:val="00E93FFE"/>
    <w:rsid w:val="00E94F8A"/>
    <w:rsid w:val="00E95145"/>
    <w:rsid w:val="00E97548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CA3"/>
    <w:rsid w:val="00EA71A0"/>
    <w:rsid w:val="00EA7839"/>
    <w:rsid w:val="00EA7A41"/>
    <w:rsid w:val="00EA7BBA"/>
    <w:rsid w:val="00EA7BCC"/>
    <w:rsid w:val="00EB077B"/>
    <w:rsid w:val="00EB14C4"/>
    <w:rsid w:val="00EB168F"/>
    <w:rsid w:val="00EB1EAA"/>
    <w:rsid w:val="00EB209A"/>
    <w:rsid w:val="00EB2904"/>
    <w:rsid w:val="00EB37AA"/>
    <w:rsid w:val="00EB39AA"/>
    <w:rsid w:val="00EB3CAB"/>
    <w:rsid w:val="00EB4D80"/>
    <w:rsid w:val="00EB4EA2"/>
    <w:rsid w:val="00EB55A1"/>
    <w:rsid w:val="00EB57E4"/>
    <w:rsid w:val="00EB7840"/>
    <w:rsid w:val="00EB7A12"/>
    <w:rsid w:val="00EC140C"/>
    <w:rsid w:val="00EC1670"/>
    <w:rsid w:val="00EC27C6"/>
    <w:rsid w:val="00EC36AF"/>
    <w:rsid w:val="00EC395F"/>
    <w:rsid w:val="00EC4207"/>
    <w:rsid w:val="00EC4448"/>
    <w:rsid w:val="00EC46E3"/>
    <w:rsid w:val="00EC49AF"/>
    <w:rsid w:val="00EC5653"/>
    <w:rsid w:val="00EC6255"/>
    <w:rsid w:val="00EC62A9"/>
    <w:rsid w:val="00EC6431"/>
    <w:rsid w:val="00EC71CE"/>
    <w:rsid w:val="00EC71D3"/>
    <w:rsid w:val="00EC77A7"/>
    <w:rsid w:val="00ED04E1"/>
    <w:rsid w:val="00ED0A13"/>
    <w:rsid w:val="00ED1006"/>
    <w:rsid w:val="00ED1A73"/>
    <w:rsid w:val="00ED1EAA"/>
    <w:rsid w:val="00ED2A61"/>
    <w:rsid w:val="00ED3243"/>
    <w:rsid w:val="00ED3D50"/>
    <w:rsid w:val="00ED3F8A"/>
    <w:rsid w:val="00ED4757"/>
    <w:rsid w:val="00ED59A3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F38"/>
    <w:rsid w:val="00EE40E7"/>
    <w:rsid w:val="00EE4355"/>
    <w:rsid w:val="00EE4F8B"/>
    <w:rsid w:val="00EE5820"/>
    <w:rsid w:val="00EE59C8"/>
    <w:rsid w:val="00EE5A7B"/>
    <w:rsid w:val="00EE6451"/>
    <w:rsid w:val="00EE651E"/>
    <w:rsid w:val="00EE67C5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2432"/>
    <w:rsid w:val="00EF2734"/>
    <w:rsid w:val="00EF2BDD"/>
    <w:rsid w:val="00EF2F6C"/>
    <w:rsid w:val="00EF351C"/>
    <w:rsid w:val="00EF3B2C"/>
    <w:rsid w:val="00EF4780"/>
    <w:rsid w:val="00EF4820"/>
    <w:rsid w:val="00EF4EE2"/>
    <w:rsid w:val="00EF55D8"/>
    <w:rsid w:val="00EF5787"/>
    <w:rsid w:val="00EF59B8"/>
    <w:rsid w:val="00EF5EEC"/>
    <w:rsid w:val="00EF5F5E"/>
    <w:rsid w:val="00EF60D0"/>
    <w:rsid w:val="00EF62AB"/>
    <w:rsid w:val="00EF64CE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98D"/>
    <w:rsid w:val="00F06A8E"/>
    <w:rsid w:val="00F06C67"/>
    <w:rsid w:val="00F06DFD"/>
    <w:rsid w:val="00F071D1"/>
    <w:rsid w:val="00F07533"/>
    <w:rsid w:val="00F10228"/>
    <w:rsid w:val="00F10399"/>
    <w:rsid w:val="00F10629"/>
    <w:rsid w:val="00F10BF1"/>
    <w:rsid w:val="00F1189E"/>
    <w:rsid w:val="00F12225"/>
    <w:rsid w:val="00F12F8F"/>
    <w:rsid w:val="00F13226"/>
    <w:rsid w:val="00F14FD7"/>
    <w:rsid w:val="00F1517C"/>
    <w:rsid w:val="00F15F69"/>
    <w:rsid w:val="00F15FA5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793D"/>
    <w:rsid w:val="00F27FA0"/>
    <w:rsid w:val="00F30828"/>
    <w:rsid w:val="00F313D6"/>
    <w:rsid w:val="00F32F2E"/>
    <w:rsid w:val="00F33B9D"/>
    <w:rsid w:val="00F358CB"/>
    <w:rsid w:val="00F35EF1"/>
    <w:rsid w:val="00F3728F"/>
    <w:rsid w:val="00F37C8E"/>
    <w:rsid w:val="00F37D47"/>
    <w:rsid w:val="00F37E63"/>
    <w:rsid w:val="00F40146"/>
    <w:rsid w:val="00F40238"/>
    <w:rsid w:val="00F40F0C"/>
    <w:rsid w:val="00F41037"/>
    <w:rsid w:val="00F41D9F"/>
    <w:rsid w:val="00F440F7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35E4"/>
    <w:rsid w:val="00F53809"/>
    <w:rsid w:val="00F54617"/>
    <w:rsid w:val="00F54FC0"/>
    <w:rsid w:val="00F569BC"/>
    <w:rsid w:val="00F56A50"/>
    <w:rsid w:val="00F5709B"/>
    <w:rsid w:val="00F57C72"/>
    <w:rsid w:val="00F604D8"/>
    <w:rsid w:val="00F607C5"/>
    <w:rsid w:val="00F60A6E"/>
    <w:rsid w:val="00F60DEA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2FDF"/>
    <w:rsid w:val="00F730ED"/>
    <w:rsid w:val="00F73190"/>
    <w:rsid w:val="00F73614"/>
    <w:rsid w:val="00F73E5A"/>
    <w:rsid w:val="00F748DE"/>
    <w:rsid w:val="00F74BB9"/>
    <w:rsid w:val="00F74FDE"/>
    <w:rsid w:val="00F75582"/>
    <w:rsid w:val="00F75AE0"/>
    <w:rsid w:val="00F76ACA"/>
    <w:rsid w:val="00F76EFA"/>
    <w:rsid w:val="00F77149"/>
    <w:rsid w:val="00F7756E"/>
    <w:rsid w:val="00F77AD8"/>
    <w:rsid w:val="00F77D4E"/>
    <w:rsid w:val="00F804BE"/>
    <w:rsid w:val="00F804F9"/>
    <w:rsid w:val="00F814FE"/>
    <w:rsid w:val="00F817CE"/>
    <w:rsid w:val="00F825B7"/>
    <w:rsid w:val="00F83179"/>
    <w:rsid w:val="00F83FEE"/>
    <w:rsid w:val="00F8456C"/>
    <w:rsid w:val="00F85039"/>
    <w:rsid w:val="00F857F2"/>
    <w:rsid w:val="00F859D8"/>
    <w:rsid w:val="00F8613E"/>
    <w:rsid w:val="00F861B5"/>
    <w:rsid w:val="00F868F5"/>
    <w:rsid w:val="00F9056A"/>
    <w:rsid w:val="00F90F8D"/>
    <w:rsid w:val="00F91077"/>
    <w:rsid w:val="00F91FDC"/>
    <w:rsid w:val="00F92782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A03DC"/>
    <w:rsid w:val="00FA0532"/>
    <w:rsid w:val="00FA0F1E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15C"/>
    <w:rsid w:val="00FC0461"/>
    <w:rsid w:val="00FC247A"/>
    <w:rsid w:val="00FC3798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F6"/>
    <w:rsid w:val="00FD10A8"/>
    <w:rsid w:val="00FD15BE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6AC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365"/>
    <w:rsid w:val="00FE247B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9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9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9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locked/>
    <w:rsid w:val="009C7566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9C7566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customStyle="1" w:styleId="PLChar">
    <w:name w:val="PL Char"/>
    <w:link w:val="PL"/>
    <w:qFormat/>
    <w:locked/>
    <w:rsid w:val="00155569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555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00149"/>
    <w:pPr>
      <w:overflowPunct/>
      <w:autoSpaceDE/>
      <w:autoSpaceDN/>
      <w:adjustRightInd/>
      <w:spacing w:before="100" w:beforeAutospacing="1" w:after="100" w:afterAutospacing="1"/>
      <w:ind w:left="720" w:hanging="720"/>
      <w:jc w:val="left"/>
      <w:textAlignment w:val="auto"/>
    </w:pPr>
    <w:rPr>
      <w:rFonts w:ascii="Arial" w:eastAsia="SimSun" w:hAnsi="Arial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8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9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4FF54-4F24-41E4-85A5-BA6A8381F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347A6C-D812-4C41-AE88-7E081D3A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7245</TotalTime>
  <Pages>6</Pages>
  <Words>890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991</cp:revision>
  <cp:lastPrinted>2008-01-31T15:09:00Z</cp:lastPrinted>
  <dcterms:created xsi:type="dcterms:W3CDTF">2018-09-28T14:32:00Z</dcterms:created>
  <dcterms:modified xsi:type="dcterms:W3CDTF">2019-04-03T13:45:00Z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2">
    <vt:lpwstr>97</vt:lpwstr>
  </property>
</Properties>
</file>